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268D0" w14:textId="5B66E722" w:rsidR="00643A8D" w:rsidRPr="009225C3" w:rsidRDefault="00643A8D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#154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</w:t>
      </w:r>
      <w:r w:rsidR="000D28DE" w:rsidRPr="000D28DE">
        <w:rPr>
          <w:rFonts w:cs="Arial"/>
          <w:b/>
          <w:noProof/>
          <w:sz w:val="24"/>
        </w:rPr>
        <w:t>10537</w:t>
      </w:r>
    </w:p>
    <w:p w14:paraId="7CB45193" w14:textId="49C7C4E7" w:rsidR="001E41F3" w:rsidRPr="009A1998" w:rsidRDefault="00323CAE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126585">
        <w:rPr>
          <w:b/>
          <w:bCs/>
          <w:sz w:val="24"/>
          <w:szCs w:val="24"/>
        </w:rPr>
        <w:t>Toulouse, France</w:t>
      </w:r>
      <w:r w:rsidRPr="000147EF">
        <w:rPr>
          <w:b/>
          <w:noProof/>
          <w:sz w:val="24"/>
        </w:rPr>
        <w:t>,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StartDate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 xml:space="preserve"> </w:t>
      </w:r>
      <w:r>
        <w:rPr>
          <w:b/>
          <w:sz w:val="24"/>
          <w:lang w:val="en-US"/>
        </w:rPr>
        <w:t>Nov 14</w:t>
      </w:r>
      <w:r w:rsidRPr="000147EF">
        <w:rPr>
          <w:b/>
          <w:sz w:val="24"/>
          <w:lang w:val="en-US"/>
        </w:rPr>
        <w:t xml:space="preserve"> </w:t>
      </w:r>
      <w:r w:rsidRPr="000147EF">
        <w:rPr>
          <w:b/>
          <w:sz w:val="24"/>
          <w:lang w:val="en-US"/>
        </w:rPr>
        <w:fldChar w:fldCharType="end"/>
      </w:r>
      <w:r w:rsidRPr="000147EF">
        <w:rPr>
          <w:b/>
          <w:noProof/>
          <w:sz w:val="24"/>
        </w:rPr>
        <w:t>-</w:t>
      </w:r>
      <w:r w:rsidRPr="000147EF">
        <w:rPr>
          <w:b/>
          <w:sz w:val="24"/>
          <w:lang w:val="en-US"/>
        </w:rPr>
        <w:fldChar w:fldCharType="begin"/>
      </w:r>
      <w:r w:rsidRPr="000147EF">
        <w:rPr>
          <w:b/>
          <w:sz w:val="24"/>
          <w:lang w:val="en-US"/>
        </w:rPr>
        <w:instrText xml:space="preserve"> DOCPROPERTY  EndDate  \* MERGEFORMAT </w:instrText>
      </w:r>
      <w:r w:rsidRPr="000147EF">
        <w:rPr>
          <w:b/>
          <w:sz w:val="24"/>
          <w:lang w:val="en-US"/>
        </w:rPr>
        <w:fldChar w:fldCharType="separate"/>
      </w:r>
      <w:r w:rsidRPr="000147EF">
        <w:rPr>
          <w:b/>
          <w:sz w:val="24"/>
          <w:lang w:val="en-US"/>
        </w:rPr>
        <w:t xml:space="preserve"> </w:t>
      </w:r>
      <w:r w:rsidRPr="000147EF">
        <w:rPr>
          <w:b/>
          <w:sz w:val="24"/>
          <w:lang w:val="en-US"/>
        </w:rPr>
        <w:fldChar w:fldCharType="end"/>
      </w:r>
      <w:r>
        <w:rPr>
          <w:b/>
          <w:sz w:val="24"/>
          <w:lang w:val="en-US"/>
        </w:rPr>
        <w:t>18</w:t>
      </w:r>
      <w:r w:rsidRPr="000147EF">
        <w:rPr>
          <w:b/>
          <w:noProof/>
          <w:sz w:val="24"/>
        </w:rPr>
        <w:t>, 2022</w:t>
      </w:r>
      <w:r w:rsidR="00643A8D">
        <w:rPr>
          <w:rFonts w:cs="Arial"/>
          <w:b/>
          <w:noProof/>
          <w:color w:val="3333FF"/>
          <w:sz w:val="24"/>
        </w:rPr>
        <w:t xml:space="preserve"> 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43A8D">
        <w:rPr>
          <w:b/>
          <w:noProof/>
          <w:color w:val="3333FF"/>
        </w:rPr>
        <w:t>(revision of S2-220xxxx)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F5964A" w:rsidR="001E41F3" w:rsidRDefault="00305409" w:rsidP="00323CA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23CAE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01055A" w:rsidR="001E41F3" w:rsidRPr="00410371" w:rsidRDefault="00C02FF7" w:rsidP="00C02FF7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23.30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4C18C8" w:rsidR="001E41F3" w:rsidRPr="00410371" w:rsidRDefault="00AD36DE" w:rsidP="000D28D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D28DE">
              <w:rPr>
                <w:b/>
                <w:noProof/>
                <w:sz w:val="28"/>
              </w:rPr>
              <w:t>138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C278D1" w:rsidR="001E41F3" w:rsidRPr="00410371" w:rsidRDefault="009A19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B90E55" w:rsidR="001E41F3" w:rsidRPr="00410371" w:rsidRDefault="00C02FF7" w:rsidP="00DE311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17.</w:t>
            </w:r>
            <w:r w:rsidR="00DE3118">
              <w:rPr>
                <w:b/>
                <w:noProof/>
                <w:sz w:val="28"/>
                <w:szCs w:val="28"/>
              </w:rPr>
              <w:t>4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E76D52" w:rsidR="00F25D98" w:rsidRDefault="00771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48D14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0825AD" w:rsidR="001E41F3" w:rsidRDefault="00B836B4" w:rsidP="000E4EDA">
            <w:pPr>
              <w:pStyle w:val="CRCoverPage"/>
              <w:spacing w:after="0"/>
              <w:ind w:left="100"/>
              <w:rPr>
                <w:noProof/>
              </w:rPr>
            </w:pPr>
            <w:r w:rsidRPr="00B836B4">
              <w:t>Procedures for</w:t>
            </w:r>
            <w:r w:rsidR="00581013">
              <w:t xml:space="preserve"> Communication</w:t>
            </w:r>
            <w:r w:rsidRPr="00B836B4">
              <w:t xml:space="preserve"> Path Switching between PC5 and Uu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24E99" w:rsidR="001E41F3" w:rsidRDefault="00133C17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643A8D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426F73" w:rsidR="001E41F3" w:rsidRDefault="005355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5G_ProSe</w:t>
            </w:r>
            <w:r w:rsidR="00643A8D">
              <w:rPr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FA6033" w:rsidR="001E41F3" w:rsidRDefault="00E376FB" w:rsidP="00850F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DA4770"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 w:rsidR="00850F22">
              <w:rPr>
                <w:lang w:eastAsia="zh-CN"/>
              </w:rPr>
              <w:t>11</w:t>
            </w:r>
            <w:r>
              <w:rPr>
                <w:rFonts w:hint="eastAsia"/>
                <w:lang w:eastAsia="zh-CN"/>
              </w:rPr>
              <w:t>-</w:t>
            </w:r>
            <w:r w:rsidR="00850F22">
              <w:rPr>
                <w:lang w:eastAsia="zh-CN"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656F4C" w:rsidR="001E41F3" w:rsidRDefault="00643A8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A3D742" w:rsidR="001E41F3" w:rsidRDefault="00E376FB" w:rsidP="00CB12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CB12FF">
              <w:rPr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862DC0D" w:rsidR="000C038A" w:rsidRPr="007C2097" w:rsidRDefault="00323CAE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1AF423" w:rsidR="00F40D07" w:rsidRPr="00686D17" w:rsidRDefault="00196F39" w:rsidP="00583AEA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5G_ProSe_Ph2 studi</w:t>
            </w:r>
            <w:r w:rsidR="00583AEA">
              <w:rPr>
                <w:noProof/>
                <w:lang w:eastAsia="zh-CN"/>
              </w:rPr>
              <w:t>e</w:t>
            </w:r>
            <w:r w:rsidR="00DA4028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FE5D9A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key issue of </w:t>
            </w:r>
            <w:r>
              <w:rPr>
                <w:lang w:eastAsia="zh-CN"/>
              </w:rPr>
              <w:t>c</w:t>
            </w:r>
            <w:r w:rsidRPr="00CB5EC9">
              <w:rPr>
                <w:lang w:eastAsia="zh-CN"/>
              </w:rPr>
              <w:t>ommunication path s</w:t>
            </w:r>
            <w:r>
              <w:rPr>
                <w:lang w:eastAsia="zh-CN"/>
              </w:rPr>
              <w:t>witching</w:t>
            </w:r>
            <w:r w:rsidRPr="00CB5EC9">
              <w:rPr>
                <w:lang w:eastAsia="zh-CN"/>
              </w:rPr>
              <w:t xml:space="preserve"> between PC5 and Uu</w:t>
            </w:r>
            <w:r>
              <w:rPr>
                <w:noProof/>
                <w:lang w:eastAsia="zh-CN"/>
              </w:rPr>
              <w:t>; and it concuded the path switching</w:t>
            </w:r>
            <w:r w:rsidR="00F40D07">
              <w:t xml:space="preserve"> </w:t>
            </w:r>
            <w:r>
              <w:t xml:space="preserve">based on policy will be included </w:t>
            </w:r>
            <w:r w:rsidR="00F40D07">
              <w:t>in Release 18 of TS 23.304.</w:t>
            </w:r>
            <w:r>
              <w:t xml:space="preserve"> This CR is submitted to </w:t>
            </w:r>
            <w:r w:rsidR="00FB35AF">
              <w:t>introduce</w:t>
            </w:r>
            <w:r>
              <w:t xml:space="preserve"> the </w:t>
            </w:r>
            <w:r>
              <w:rPr>
                <w:rFonts w:cs="Arial"/>
                <w:bCs/>
                <w:noProof/>
                <w:lang w:eastAsia="zh-CN"/>
              </w:rPr>
              <w:t>procedures for communication path switching between PC5 and Uu</w:t>
            </w:r>
            <w:r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DF255B" w:rsidR="004C00EE" w:rsidRDefault="00581013" w:rsidP="00613C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Add t</w:t>
            </w:r>
            <w:r w:rsidRPr="00200B18">
              <w:rPr>
                <w:rFonts w:cs="Arial"/>
                <w:bCs/>
                <w:noProof/>
                <w:lang w:eastAsia="zh-CN"/>
              </w:rPr>
              <w:t xml:space="preserve">he </w:t>
            </w:r>
            <w:r>
              <w:rPr>
                <w:rFonts w:cs="Arial"/>
                <w:bCs/>
                <w:noProof/>
                <w:lang w:eastAsia="zh-CN"/>
              </w:rPr>
              <w:t>procedures for communication path switching between PC5 and Uu</w:t>
            </w:r>
            <w:r w:rsidR="00BC4DDC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80D555" w:rsidR="001E41F3" w:rsidRDefault="00F40D07" w:rsidP="00B836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00B18">
              <w:rPr>
                <w:rFonts w:cs="Arial"/>
                <w:bCs/>
                <w:noProof/>
                <w:lang w:eastAsia="zh-CN"/>
              </w:rPr>
              <w:t xml:space="preserve">The </w:t>
            </w:r>
            <w:r w:rsidR="00B836B4">
              <w:rPr>
                <w:rFonts w:cs="Arial"/>
                <w:bCs/>
                <w:noProof/>
                <w:lang w:eastAsia="zh-CN"/>
              </w:rPr>
              <w:t xml:space="preserve">procedures for </w:t>
            </w:r>
            <w:r w:rsidR="00581013">
              <w:rPr>
                <w:rFonts w:cs="Arial"/>
                <w:bCs/>
                <w:noProof/>
                <w:lang w:eastAsia="zh-CN"/>
              </w:rPr>
              <w:t xml:space="preserve">communication </w:t>
            </w:r>
            <w:r w:rsidR="00B836B4">
              <w:rPr>
                <w:rFonts w:cs="Arial"/>
                <w:bCs/>
                <w:noProof/>
                <w:lang w:eastAsia="zh-CN"/>
              </w:rPr>
              <w:t>path switching between PC5 and Uu</w:t>
            </w:r>
            <w:r w:rsidR="00581013">
              <w:rPr>
                <w:rFonts w:cs="Arial"/>
                <w:bCs/>
                <w:noProof/>
                <w:lang w:eastAsia="zh-CN"/>
              </w:rPr>
              <w:t xml:space="preserve"> are missing</w:t>
            </w:r>
            <w:r w:rsidR="00AC63B6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EA98F2" w:rsidR="001E41F3" w:rsidRDefault="00196F39" w:rsidP="00DE31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9CCFD5" w14:textId="03AFCB10" w:rsidR="0007371A" w:rsidRDefault="0007371A" w:rsidP="0007371A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 xml:space="preserve">****************** </w:t>
      </w:r>
      <w:r w:rsidR="008809FB">
        <w:rPr>
          <w:rFonts w:hint="eastAsia"/>
          <w:color w:val="FF0000"/>
          <w:sz w:val="28"/>
          <w:szCs w:val="28"/>
          <w:lang w:eastAsia="zh-CN"/>
        </w:rPr>
        <w:t>FIRST</w:t>
      </w:r>
      <w:r w:rsidRPr="00375C55">
        <w:rPr>
          <w:color w:val="FF0000"/>
          <w:sz w:val="28"/>
          <w:szCs w:val="28"/>
        </w:rPr>
        <w:t xml:space="preserve"> CHANGE </w:t>
      </w:r>
      <w:r w:rsidR="00196F39">
        <w:rPr>
          <w:color w:val="FF0000"/>
          <w:sz w:val="28"/>
          <w:szCs w:val="28"/>
        </w:rPr>
        <w:t xml:space="preserve">(All New Text) </w:t>
      </w:r>
      <w:r w:rsidRPr="00375C55">
        <w:rPr>
          <w:color w:val="FF0000"/>
          <w:sz w:val="28"/>
          <w:szCs w:val="28"/>
        </w:rPr>
        <w:t>***************</w:t>
      </w:r>
      <w:r w:rsidR="00191A60" w:rsidRPr="00375C55">
        <w:rPr>
          <w:color w:val="FF0000"/>
          <w:sz w:val="28"/>
          <w:szCs w:val="28"/>
        </w:rPr>
        <w:t>***</w:t>
      </w:r>
    </w:p>
    <w:p w14:paraId="03AAE5E5" w14:textId="7F8F8A33" w:rsidR="00C76BD3" w:rsidRPr="00CB5EC9" w:rsidRDefault="00196F39" w:rsidP="00C76BD3">
      <w:pPr>
        <w:pStyle w:val="2"/>
      </w:pPr>
      <w:bookmarkStart w:id="2" w:name="_Toc61540604"/>
      <w:bookmarkStart w:id="3" w:name="_Toc66692693"/>
      <w:bookmarkStart w:id="4" w:name="_Toc66701872"/>
      <w:bookmarkStart w:id="5" w:name="_Toc69883542"/>
      <w:bookmarkStart w:id="6" w:name="_Toc73625556"/>
      <w:bookmarkStart w:id="7" w:name="_Toc114572444"/>
      <w:r>
        <w:t>6</w:t>
      </w:r>
      <w:r w:rsidR="00C76BD3" w:rsidRPr="00CB5EC9">
        <w:t>.</w:t>
      </w:r>
      <w:r>
        <w:t>X</w:t>
      </w:r>
      <w:r w:rsidR="00C76BD3" w:rsidRPr="00CB5EC9">
        <w:tab/>
      </w:r>
      <w:r>
        <w:t xml:space="preserve">Procedures for </w:t>
      </w:r>
      <w:r>
        <w:rPr>
          <w:lang w:eastAsia="zh-CN"/>
        </w:rPr>
        <w:t>c</w:t>
      </w:r>
      <w:r w:rsidR="00C76BD3" w:rsidRPr="00CB5EC9">
        <w:rPr>
          <w:lang w:eastAsia="zh-CN"/>
        </w:rPr>
        <w:t>ommunication path s</w:t>
      </w:r>
      <w:r>
        <w:rPr>
          <w:lang w:eastAsia="zh-CN"/>
        </w:rPr>
        <w:t>witching</w:t>
      </w:r>
      <w:r w:rsidR="00C76BD3" w:rsidRPr="00CB5EC9">
        <w:rPr>
          <w:lang w:eastAsia="zh-CN"/>
        </w:rPr>
        <w:t xml:space="preserve"> between PC5 and Uu</w:t>
      </w:r>
      <w:bookmarkEnd w:id="2"/>
      <w:bookmarkEnd w:id="3"/>
      <w:bookmarkEnd w:id="4"/>
      <w:bookmarkEnd w:id="5"/>
      <w:bookmarkEnd w:id="6"/>
      <w:bookmarkEnd w:id="7"/>
    </w:p>
    <w:p w14:paraId="2D87C816" w14:textId="3DFDE23C" w:rsidR="00FE5D9A" w:rsidRPr="00CB5EC9" w:rsidRDefault="00FE5D9A" w:rsidP="00FE5D9A">
      <w:pPr>
        <w:pStyle w:val="3"/>
      </w:pPr>
      <w:bookmarkStart w:id="8" w:name="_Toc66692712"/>
      <w:bookmarkStart w:id="9" w:name="_Toc66701891"/>
      <w:bookmarkStart w:id="10" w:name="_Toc69883565"/>
      <w:bookmarkStart w:id="11" w:name="_Toc73625578"/>
      <w:bookmarkStart w:id="12" w:name="_Toc114572471"/>
      <w:r w:rsidRPr="00CB5EC9">
        <w:t>6.</w:t>
      </w:r>
      <w:r>
        <w:t>X</w:t>
      </w:r>
      <w:r w:rsidRPr="00CB5EC9">
        <w:t>.1</w:t>
      </w:r>
      <w:r w:rsidRPr="00CB5EC9">
        <w:tab/>
        <w:t>General</w:t>
      </w:r>
      <w:bookmarkEnd w:id="8"/>
      <w:bookmarkEnd w:id="9"/>
      <w:bookmarkEnd w:id="10"/>
      <w:bookmarkEnd w:id="11"/>
      <w:bookmarkEnd w:id="12"/>
    </w:p>
    <w:p w14:paraId="1B815543" w14:textId="29E6F164" w:rsidR="00FE5D9A" w:rsidRDefault="00FE5D9A" w:rsidP="00FE5D9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communication path switching </w:t>
      </w:r>
      <w:r w:rsidR="00FB35AF">
        <w:rPr>
          <w:lang w:eastAsia="zh-CN"/>
        </w:rPr>
        <w:t>between</w:t>
      </w:r>
      <w:r>
        <w:rPr>
          <w:lang w:eastAsia="zh-CN"/>
        </w:rPr>
        <w:t xml:space="preserve"> PC5 and Uu is based on the path </w:t>
      </w:r>
      <w:r w:rsidR="00FB35AF">
        <w:rPr>
          <w:lang w:eastAsia="zh-CN"/>
        </w:rPr>
        <w:t>permission</w:t>
      </w:r>
      <w:r>
        <w:rPr>
          <w:lang w:eastAsia="zh-CN"/>
        </w:rPr>
        <w:t xml:space="preserve"> policy as specified in clause 5.X.</w:t>
      </w:r>
    </w:p>
    <w:p w14:paraId="4D13ACDD" w14:textId="064D178F" w:rsidR="00FE5D9A" w:rsidRPr="00CB5EC9" w:rsidRDefault="00FE5D9A" w:rsidP="00FE5D9A">
      <w:pPr>
        <w:rPr>
          <w:rFonts w:eastAsia="等线"/>
        </w:rPr>
      </w:pPr>
      <w:r w:rsidRPr="00CB5EC9">
        <w:t xml:space="preserve">The </w:t>
      </w:r>
      <w:r w:rsidRPr="00CB5EC9">
        <w:rPr>
          <w:rFonts w:eastAsia="宋体"/>
          <w:lang w:eastAsia="zh-CN"/>
        </w:rPr>
        <w:t>procedure</w:t>
      </w:r>
      <w:r>
        <w:rPr>
          <w:rFonts w:eastAsia="宋体"/>
          <w:lang w:eastAsia="zh-CN"/>
        </w:rPr>
        <w:t xml:space="preserve"> for communication path switching </w:t>
      </w:r>
      <w:r w:rsidR="007D2CD9">
        <w:rPr>
          <w:rFonts w:eastAsia="宋体"/>
          <w:lang w:eastAsia="zh-CN"/>
        </w:rPr>
        <w:t xml:space="preserve">from PC5 to Uu is described in clause 6.X.2; and the </w:t>
      </w:r>
      <w:r w:rsidR="007D2CD9" w:rsidRPr="00CB5EC9">
        <w:rPr>
          <w:rFonts w:eastAsia="宋体"/>
          <w:lang w:eastAsia="zh-CN"/>
        </w:rPr>
        <w:t>procedure</w:t>
      </w:r>
      <w:r w:rsidR="007D2CD9">
        <w:rPr>
          <w:rFonts w:eastAsia="宋体"/>
          <w:lang w:eastAsia="zh-CN"/>
        </w:rPr>
        <w:t xml:space="preserve"> for communication path switching from Uu to PC5 is described in clause 6.X.3</w:t>
      </w:r>
      <w:r w:rsidRPr="00CB5EC9">
        <w:rPr>
          <w:rFonts w:eastAsia="宋体"/>
          <w:lang w:eastAsia="zh-CN"/>
        </w:rPr>
        <w:t>.</w:t>
      </w:r>
    </w:p>
    <w:p w14:paraId="06DB6EF5" w14:textId="611BF03A" w:rsidR="00FE5D9A" w:rsidRPr="00CB5EC9" w:rsidRDefault="00FE5D9A" w:rsidP="00FE5D9A">
      <w:pPr>
        <w:pStyle w:val="3"/>
      </w:pPr>
      <w:bookmarkStart w:id="13" w:name="_Toc66692713"/>
      <w:bookmarkStart w:id="14" w:name="_Toc66701892"/>
      <w:bookmarkStart w:id="15" w:name="_Toc69883566"/>
      <w:bookmarkStart w:id="16" w:name="_Toc73625579"/>
      <w:bookmarkStart w:id="17" w:name="_Toc114572472"/>
      <w:r w:rsidRPr="00CB5EC9">
        <w:t>6.</w:t>
      </w:r>
      <w:r>
        <w:t>X</w:t>
      </w:r>
      <w:r w:rsidRPr="00CB5EC9">
        <w:t>.2</w:t>
      </w:r>
      <w:r w:rsidRPr="00CB5EC9">
        <w:tab/>
      </w:r>
      <w:bookmarkEnd w:id="13"/>
      <w:bookmarkEnd w:id="14"/>
      <w:bookmarkEnd w:id="15"/>
      <w:bookmarkEnd w:id="16"/>
      <w:bookmarkEnd w:id="17"/>
      <w:r w:rsidR="000A5907">
        <w:t xml:space="preserve">Procedure for </w:t>
      </w:r>
      <w:r w:rsidR="000A5907">
        <w:rPr>
          <w:lang w:eastAsia="zh-CN"/>
        </w:rPr>
        <w:t>c</w:t>
      </w:r>
      <w:r w:rsidR="000A5907" w:rsidRPr="00CB5EC9">
        <w:rPr>
          <w:lang w:eastAsia="zh-CN"/>
        </w:rPr>
        <w:t>ommunication path s</w:t>
      </w:r>
      <w:r w:rsidR="000A5907">
        <w:rPr>
          <w:lang w:eastAsia="zh-CN"/>
        </w:rPr>
        <w:t>witching</w:t>
      </w:r>
      <w:r w:rsidR="000A5907" w:rsidRPr="00CB5EC9">
        <w:rPr>
          <w:lang w:eastAsia="zh-CN"/>
        </w:rPr>
        <w:t xml:space="preserve"> </w:t>
      </w:r>
      <w:r w:rsidR="000A5907">
        <w:rPr>
          <w:lang w:eastAsia="zh-CN"/>
        </w:rPr>
        <w:t>from</w:t>
      </w:r>
      <w:r w:rsidR="000A5907" w:rsidRPr="00CB5EC9">
        <w:rPr>
          <w:lang w:eastAsia="zh-CN"/>
        </w:rPr>
        <w:t xml:space="preserve"> PC5 </w:t>
      </w:r>
      <w:r w:rsidR="000A5907">
        <w:rPr>
          <w:lang w:eastAsia="zh-CN"/>
        </w:rPr>
        <w:t>to</w:t>
      </w:r>
      <w:r w:rsidR="000A5907" w:rsidRPr="00CB5EC9">
        <w:rPr>
          <w:lang w:eastAsia="zh-CN"/>
        </w:rPr>
        <w:t xml:space="preserve"> Uu</w:t>
      </w:r>
    </w:p>
    <w:p w14:paraId="2504ECDD" w14:textId="4B2D6E73" w:rsidR="00FE3BEF" w:rsidRDefault="00EE2D22" w:rsidP="00FE5D9A">
      <w:r>
        <w:t xml:space="preserve">Figure 6.X.2-1 shows the procedure for communication path </w:t>
      </w:r>
      <w:r w:rsidR="00FB35AF">
        <w:t>switching</w:t>
      </w:r>
      <w:r>
        <w:t xml:space="preserve"> from PC5 to Uu.</w:t>
      </w:r>
    </w:p>
    <w:p w14:paraId="4DA394B6" w14:textId="437F9E16" w:rsidR="00FE5D9A" w:rsidRDefault="004D41A9" w:rsidP="00A700A7">
      <w:pPr>
        <w:jc w:val="center"/>
      </w:pPr>
      <w:r>
        <w:object w:dxaOrig="12081" w:dyaOrig="6291" w14:anchorId="149F6F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3pt;height:250.65pt" o:ole="">
            <v:imagedata r:id="rId12" o:title=""/>
          </v:shape>
          <o:OLEObject Type="Embed" ProgID="Visio.Drawing.15" ShapeID="_x0000_i1025" DrawAspect="Content" ObjectID="_1729088193" r:id="rId13"/>
        </w:object>
      </w:r>
    </w:p>
    <w:p w14:paraId="32863143" w14:textId="70CD7E04" w:rsidR="00574CD1" w:rsidRPr="00CB5EC9" w:rsidRDefault="00574CD1" w:rsidP="00574CD1">
      <w:pPr>
        <w:pStyle w:val="TF"/>
      </w:pPr>
      <w:r w:rsidRPr="00CB5EC9">
        <w:t>Figure 6.</w:t>
      </w:r>
      <w:r>
        <w:t>X.2</w:t>
      </w:r>
      <w:r w:rsidRPr="00CB5EC9">
        <w:t xml:space="preserve">-1: </w:t>
      </w:r>
      <w:r>
        <w:t>Path switching from PC5 to Uu</w:t>
      </w:r>
      <w:r w:rsidRPr="00CB5EC9">
        <w:t xml:space="preserve"> procedure</w:t>
      </w:r>
    </w:p>
    <w:p w14:paraId="4DD7334E" w14:textId="3ED2477B" w:rsidR="002B675F" w:rsidRDefault="0098673A" w:rsidP="002B675F">
      <w:pPr>
        <w:pStyle w:val="B1"/>
        <w:rPr>
          <w:lang w:eastAsia="ko-KR"/>
        </w:rPr>
      </w:pPr>
      <w:r>
        <w:t>0</w:t>
      </w:r>
      <w:r w:rsidR="002B675F" w:rsidRPr="00CB5EC9">
        <w:t>.</w:t>
      </w:r>
      <w:r w:rsidR="002B675F" w:rsidRPr="00CB5EC9">
        <w:tab/>
      </w:r>
      <w:r w:rsidR="00A00B77" w:rsidRPr="009C5779">
        <w:rPr>
          <w:rFonts w:eastAsia="等线"/>
        </w:rPr>
        <w:t>Service authorization and provisioning are performed for the UE</w:t>
      </w:r>
      <w:r>
        <w:rPr>
          <w:rFonts w:eastAsia="等线"/>
        </w:rPr>
        <w:t>-</w:t>
      </w:r>
      <w:r w:rsidR="00A00B77" w:rsidRPr="009C5779">
        <w:rPr>
          <w:rFonts w:eastAsia="等线"/>
        </w:rPr>
        <w:t>1 and UE</w:t>
      </w:r>
      <w:r>
        <w:rPr>
          <w:rFonts w:eastAsia="等线"/>
        </w:rPr>
        <w:t>-</w:t>
      </w:r>
      <w:r w:rsidR="00A00B77" w:rsidRPr="009C5779">
        <w:rPr>
          <w:rFonts w:eastAsia="等线"/>
        </w:rPr>
        <w:t>2 as described in clause 6.2</w:t>
      </w:r>
      <w:r w:rsidR="002B675F" w:rsidRPr="00CB5EC9">
        <w:rPr>
          <w:lang w:eastAsia="ko-KR"/>
        </w:rPr>
        <w:t>.</w:t>
      </w:r>
    </w:p>
    <w:p w14:paraId="2F973EB9" w14:textId="3085E662" w:rsidR="00A00B77" w:rsidRDefault="0098673A" w:rsidP="002B675F">
      <w:pPr>
        <w:pStyle w:val="B1"/>
        <w:rPr>
          <w:rFonts w:eastAsia="等线"/>
        </w:rPr>
      </w:pPr>
      <w:r>
        <w:rPr>
          <w:lang w:eastAsia="zh-CN"/>
        </w:rPr>
        <w:t>1.</w:t>
      </w:r>
      <w:r w:rsidRPr="0098673A">
        <w:t xml:space="preserve"> </w:t>
      </w:r>
      <w:r w:rsidRPr="00CB5EC9">
        <w:tab/>
      </w:r>
      <w:r w:rsidRPr="009C5779">
        <w:rPr>
          <w:rFonts w:eastAsia="等线"/>
        </w:rPr>
        <w:t>UE</w:t>
      </w:r>
      <w:r>
        <w:rPr>
          <w:rFonts w:eastAsia="等线"/>
        </w:rPr>
        <w:t>-</w:t>
      </w:r>
      <w:r w:rsidRPr="009C5779">
        <w:rPr>
          <w:rFonts w:eastAsia="等线"/>
        </w:rPr>
        <w:t>1 and UE</w:t>
      </w:r>
      <w:r>
        <w:rPr>
          <w:rFonts w:eastAsia="等线"/>
        </w:rPr>
        <w:t>-</w:t>
      </w:r>
      <w:r w:rsidRPr="009C5779">
        <w:rPr>
          <w:rFonts w:eastAsia="等线"/>
        </w:rPr>
        <w:t>2 have an established PC5 connection which are transferring service data with each other.</w:t>
      </w:r>
    </w:p>
    <w:p w14:paraId="1D5FF811" w14:textId="7017C314" w:rsidR="0095026D" w:rsidRDefault="00900B8B" w:rsidP="00900B8B">
      <w:pPr>
        <w:pStyle w:val="B1"/>
        <w:rPr>
          <w:rFonts w:eastAsia="等线"/>
        </w:rPr>
      </w:pPr>
      <w:r>
        <w:rPr>
          <w:lang w:eastAsia="zh-CN"/>
        </w:rPr>
        <w:t>2.</w:t>
      </w:r>
      <w:r w:rsidRPr="0098673A">
        <w:t xml:space="preserve"> </w:t>
      </w:r>
      <w:r w:rsidRPr="00CB5EC9">
        <w:tab/>
      </w:r>
      <w:r w:rsidRPr="009C5779">
        <w:rPr>
          <w:rFonts w:eastAsia="宋体"/>
        </w:rPr>
        <w:t xml:space="preserve">The </w:t>
      </w:r>
      <w:r>
        <w:rPr>
          <w:rFonts w:eastAsia="宋体"/>
        </w:rPr>
        <w:t xml:space="preserve">PC5 </w:t>
      </w:r>
      <w:r w:rsidRPr="009C5779">
        <w:rPr>
          <w:rFonts w:eastAsia="宋体"/>
        </w:rPr>
        <w:t xml:space="preserve">communication path quality for the ongoing </w:t>
      </w:r>
      <w:r w:rsidR="00FA755A">
        <w:rPr>
          <w:rFonts w:eastAsia="宋体"/>
        </w:rPr>
        <w:t>ProSe service</w:t>
      </w:r>
      <w:r>
        <w:rPr>
          <w:rFonts w:eastAsia="宋体"/>
        </w:rPr>
        <w:t>s</w:t>
      </w:r>
      <w:r w:rsidRPr="009C5779">
        <w:rPr>
          <w:rFonts w:eastAsia="宋体"/>
        </w:rPr>
        <w:t xml:space="preserve"> cannot satisfy the </w:t>
      </w:r>
      <w:r>
        <w:rPr>
          <w:rFonts w:eastAsia="宋体"/>
        </w:rPr>
        <w:t xml:space="preserve">service </w:t>
      </w:r>
      <w:r w:rsidRPr="009C5779">
        <w:rPr>
          <w:rFonts w:eastAsia="宋体"/>
        </w:rPr>
        <w:t>requirements</w:t>
      </w:r>
      <w:r w:rsidRPr="009C5779">
        <w:rPr>
          <w:rFonts w:eastAsia="等线"/>
        </w:rPr>
        <w:t>.</w:t>
      </w:r>
    </w:p>
    <w:p w14:paraId="7B319ACE" w14:textId="5A36AD9D" w:rsidR="00825BDF" w:rsidRPr="009C5779" w:rsidRDefault="00825BDF" w:rsidP="00825BDF">
      <w:pPr>
        <w:pStyle w:val="B1"/>
        <w:ind w:leftChars="280" w:left="560" w:firstLine="0"/>
        <w:rPr>
          <w:rFonts w:eastAsia="宋体"/>
        </w:rPr>
      </w:pPr>
      <w:r w:rsidRPr="009C5779">
        <w:rPr>
          <w:rFonts w:eastAsia="宋体"/>
        </w:rPr>
        <w:t xml:space="preserve">Whether the PC5 communication path quality satisfies the requirements of the </w:t>
      </w:r>
      <w:r w:rsidR="00FA755A">
        <w:rPr>
          <w:rFonts w:eastAsia="宋体"/>
        </w:rPr>
        <w:t>ProSe service</w:t>
      </w:r>
      <w:r w:rsidRPr="009C5779">
        <w:rPr>
          <w:rFonts w:eastAsia="宋体"/>
        </w:rPr>
        <w:t xml:space="preserve"> will be based on the traffic </w:t>
      </w:r>
      <w:r w:rsidRPr="009C5779">
        <w:rPr>
          <w:rFonts w:eastAsia="宋体" w:hint="eastAsia"/>
        </w:rPr>
        <w:t xml:space="preserve">loss </w:t>
      </w:r>
      <w:r w:rsidRPr="009C5779">
        <w:rPr>
          <w:rFonts w:eastAsia="宋体"/>
        </w:rPr>
        <w:t xml:space="preserve">rate </w:t>
      </w:r>
      <w:r w:rsidRPr="009C5779">
        <w:rPr>
          <w:rFonts w:eastAsia="宋体" w:hint="eastAsia"/>
        </w:rPr>
        <w:t>and delay</w:t>
      </w:r>
      <w:r w:rsidRPr="009C5779">
        <w:rPr>
          <w:rFonts w:eastAsia="宋体"/>
        </w:rPr>
        <w:t xml:space="preserve"> for the service which is measured at application layer,</w:t>
      </w:r>
      <w:r w:rsidRPr="009C5779">
        <w:rPr>
          <w:rFonts w:eastAsia="宋体" w:hint="eastAsia"/>
        </w:rPr>
        <w:t xml:space="preserve"> </w:t>
      </w:r>
      <w:r w:rsidRPr="009C5779">
        <w:rPr>
          <w:rFonts w:eastAsia="宋体"/>
        </w:rPr>
        <w:t>or by performing the measurement of the signal strength of PC5 unicast link between two UEs.</w:t>
      </w:r>
    </w:p>
    <w:p w14:paraId="1D43598F" w14:textId="49FB2211" w:rsidR="0095026D" w:rsidRDefault="0095026D" w:rsidP="0095026D">
      <w:pPr>
        <w:pStyle w:val="B1"/>
        <w:rPr>
          <w:rFonts w:eastAsia="等线"/>
        </w:rPr>
      </w:pPr>
      <w:r>
        <w:rPr>
          <w:lang w:eastAsia="zh-CN"/>
        </w:rPr>
        <w:t>3.</w:t>
      </w:r>
      <w:r w:rsidRPr="0098673A">
        <w:t xml:space="preserve"> </w:t>
      </w:r>
      <w:r w:rsidRPr="00CB5EC9">
        <w:tab/>
      </w:r>
      <w:r w:rsidRPr="009C5779">
        <w:rPr>
          <w:rFonts w:eastAsia="宋体"/>
        </w:rPr>
        <w:t xml:space="preserve">UE-1 checks the path permission policy and finds the policy for the served </w:t>
      </w:r>
      <w:r w:rsidR="00FA755A">
        <w:rPr>
          <w:rFonts w:eastAsia="宋体"/>
        </w:rPr>
        <w:t>ProSe service</w:t>
      </w:r>
      <w:r>
        <w:rPr>
          <w:rFonts w:eastAsia="宋体"/>
        </w:rPr>
        <w:t>s</w:t>
      </w:r>
      <w:r w:rsidRPr="009C5779">
        <w:rPr>
          <w:rFonts w:eastAsia="宋体"/>
        </w:rPr>
        <w:t xml:space="preserve"> is both PC5 and Uu path permitted. Then UE-1 decides to switch the ongoing </w:t>
      </w:r>
      <w:r w:rsidR="00FA755A">
        <w:rPr>
          <w:rFonts w:eastAsia="宋体"/>
        </w:rPr>
        <w:t>ProSe service</w:t>
      </w:r>
      <w:r>
        <w:rPr>
          <w:rFonts w:eastAsia="宋体"/>
        </w:rPr>
        <w:t xml:space="preserve">s to Uu </w:t>
      </w:r>
      <w:r w:rsidRPr="009C5779">
        <w:rPr>
          <w:rFonts w:eastAsia="宋体"/>
        </w:rPr>
        <w:t>path</w:t>
      </w:r>
      <w:r>
        <w:rPr>
          <w:rFonts w:eastAsia="宋体"/>
        </w:rPr>
        <w:t xml:space="preserve"> and </w:t>
      </w:r>
      <w:r w:rsidRPr="009C5779">
        <w:rPr>
          <w:rFonts w:eastAsia="等线"/>
        </w:rPr>
        <w:t xml:space="preserve">sends a </w:t>
      </w:r>
      <w:r>
        <w:rPr>
          <w:rFonts w:eastAsia="等线"/>
        </w:rPr>
        <w:t>p</w:t>
      </w:r>
      <w:r w:rsidRPr="009C5779">
        <w:rPr>
          <w:rFonts w:eastAsia="等线"/>
        </w:rPr>
        <w:t>ath switching negotiation request which include</w:t>
      </w:r>
      <w:r>
        <w:rPr>
          <w:rFonts w:eastAsia="等线"/>
        </w:rPr>
        <w:t>s</w:t>
      </w:r>
      <w:r w:rsidRPr="009C5779">
        <w:rPr>
          <w:rFonts w:eastAsia="等线"/>
        </w:rPr>
        <w:t xml:space="preserve"> the </w:t>
      </w:r>
      <w:r w:rsidR="00FA755A">
        <w:rPr>
          <w:rFonts w:eastAsia="等线"/>
        </w:rPr>
        <w:t>ProSe service</w:t>
      </w:r>
      <w:r>
        <w:rPr>
          <w:rFonts w:eastAsia="等线"/>
        </w:rPr>
        <w:t>s</w:t>
      </w:r>
      <w:r w:rsidR="00060506">
        <w:rPr>
          <w:rFonts w:eastAsia="等线"/>
        </w:rPr>
        <w:t xml:space="preserve"> information for path switching</w:t>
      </w:r>
      <w:r w:rsidRPr="009C5779">
        <w:rPr>
          <w:rFonts w:eastAsia="宋体"/>
        </w:rPr>
        <w:t>.</w:t>
      </w:r>
    </w:p>
    <w:p w14:paraId="438F6E4D" w14:textId="45CB3F67" w:rsidR="00060506" w:rsidRDefault="00060506" w:rsidP="00060506">
      <w:pPr>
        <w:pStyle w:val="B1"/>
        <w:rPr>
          <w:rFonts w:eastAsia="等线"/>
        </w:rPr>
      </w:pPr>
      <w:r>
        <w:rPr>
          <w:lang w:eastAsia="zh-CN"/>
        </w:rPr>
        <w:t>4.</w:t>
      </w:r>
      <w:r w:rsidRPr="0098673A">
        <w:t xml:space="preserve"> </w:t>
      </w:r>
      <w:r w:rsidRPr="00CB5EC9">
        <w:tab/>
      </w:r>
      <w:r w:rsidRPr="009C5779">
        <w:rPr>
          <w:rFonts w:eastAsia="宋体"/>
        </w:rPr>
        <w:t>UE-</w:t>
      </w:r>
      <w:r>
        <w:rPr>
          <w:rFonts w:eastAsia="宋体"/>
        </w:rPr>
        <w:t>2</w:t>
      </w:r>
      <w:r w:rsidRPr="009C5779">
        <w:rPr>
          <w:rFonts w:eastAsia="宋体"/>
        </w:rPr>
        <w:t xml:space="preserve"> </w:t>
      </w:r>
      <w:r>
        <w:rPr>
          <w:rFonts w:eastAsia="宋体"/>
        </w:rPr>
        <w:t xml:space="preserve">receives </w:t>
      </w:r>
      <w:r>
        <w:rPr>
          <w:rFonts w:eastAsia="等线"/>
        </w:rPr>
        <w:t>p</w:t>
      </w:r>
      <w:r w:rsidRPr="009C5779">
        <w:rPr>
          <w:rFonts w:eastAsia="等线"/>
        </w:rPr>
        <w:t>ath switching negotiation request</w:t>
      </w:r>
      <w:r>
        <w:rPr>
          <w:rFonts w:eastAsia="宋体"/>
        </w:rPr>
        <w:t xml:space="preserve"> and </w:t>
      </w:r>
      <w:r w:rsidRPr="009C5779">
        <w:rPr>
          <w:rFonts w:eastAsia="宋体"/>
        </w:rPr>
        <w:t xml:space="preserve">checks the path permission policy </w:t>
      </w:r>
      <w:r>
        <w:rPr>
          <w:rFonts w:eastAsia="宋体"/>
        </w:rPr>
        <w:t>to determine</w:t>
      </w:r>
      <w:r w:rsidRPr="009C5779">
        <w:rPr>
          <w:rFonts w:eastAsia="等线"/>
        </w:rPr>
        <w:t xml:space="preserve"> the </w:t>
      </w:r>
      <w:r w:rsidR="00FA755A">
        <w:rPr>
          <w:rFonts w:eastAsia="等线"/>
        </w:rPr>
        <w:t>ProSe service</w:t>
      </w:r>
      <w:r>
        <w:rPr>
          <w:rFonts w:eastAsia="等线"/>
        </w:rPr>
        <w:t xml:space="preserve">s for path switching and responds the </w:t>
      </w:r>
      <w:r w:rsidR="00DA5710">
        <w:rPr>
          <w:rFonts w:eastAsia="等线"/>
        </w:rPr>
        <w:t xml:space="preserve">ProSe services </w:t>
      </w:r>
      <w:r>
        <w:rPr>
          <w:rFonts w:eastAsia="等线"/>
        </w:rPr>
        <w:t>information to UE-1 in negotiation response</w:t>
      </w:r>
      <w:r w:rsidRPr="009C5779">
        <w:rPr>
          <w:rFonts w:eastAsia="宋体"/>
        </w:rPr>
        <w:t>.</w:t>
      </w:r>
    </w:p>
    <w:p w14:paraId="382A8B32" w14:textId="033C26CA" w:rsidR="00FA1764" w:rsidRDefault="00FA1764" w:rsidP="00FA1764">
      <w:pPr>
        <w:pStyle w:val="B1"/>
        <w:rPr>
          <w:rFonts w:eastAsia="等线"/>
        </w:rPr>
      </w:pPr>
      <w:r>
        <w:rPr>
          <w:lang w:eastAsia="zh-CN"/>
        </w:rPr>
        <w:t>5.</w:t>
      </w:r>
      <w:r w:rsidRPr="0098673A">
        <w:t xml:space="preserve"> </w:t>
      </w:r>
      <w:r w:rsidRPr="00CB5EC9">
        <w:tab/>
      </w:r>
      <w:r w:rsidRPr="009C5779">
        <w:rPr>
          <w:rFonts w:eastAsia="等线"/>
        </w:rPr>
        <w:t xml:space="preserve">UE1 and UE2 triggers PDU Session establishment/modification procedure for the corresponding </w:t>
      </w:r>
      <w:r w:rsidR="00FA755A">
        <w:rPr>
          <w:rFonts w:eastAsia="等线"/>
        </w:rPr>
        <w:t>ProSe service</w:t>
      </w:r>
      <w:r w:rsidRPr="009C5779">
        <w:rPr>
          <w:rFonts w:eastAsia="等线"/>
        </w:rPr>
        <w:t>s</w:t>
      </w:r>
      <w:r>
        <w:rPr>
          <w:rFonts w:eastAsia="等线"/>
        </w:rPr>
        <w:t>.</w:t>
      </w:r>
    </w:p>
    <w:p w14:paraId="179B5E50" w14:textId="73BC8B5A" w:rsidR="00C15971" w:rsidRPr="00C15971" w:rsidRDefault="00C15971" w:rsidP="00C15971">
      <w:pPr>
        <w:pStyle w:val="B1"/>
        <w:ind w:leftChars="280" w:left="560" w:firstLine="0"/>
        <w:rPr>
          <w:rFonts w:eastAsia="等线"/>
        </w:rPr>
      </w:pPr>
      <w:r>
        <w:rPr>
          <w:rFonts w:eastAsia="宋体"/>
        </w:rPr>
        <w:t>The</w:t>
      </w:r>
      <w:r w:rsidRPr="009C5779">
        <w:rPr>
          <w:rFonts w:eastAsia="宋体"/>
        </w:rPr>
        <w:t xml:space="preserve"> PDU </w:t>
      </w:r>
      <w:r>
        <w:rPr>
          <w:rFonts w:eastAsia="宋体"/>
        </w:rPr>
        <w:t>S</w:t>
      </w:r>
      <w:r w:rsidRPr="009C5779">
        <w:rPr>
          <w:rFonts w:eastAsia="宋体"/>
        </w:rPr>
        <w:t>ession is established as defined in clause 4.3.2 of TS 23.502 [</w:t>
      </w:r>
      <w:r>
        <w:rPr>
          <w:rFonts w:eastAsia="宋体"/>
        </w:rPr>
        <w:t>5</w:t>
      </w:r>
      <w:r w:rsidRPr="009C5779">
        <w:rPr>
          <w:rFonts w:eastAsia="宋体"/>
        </w:rPr>
        <w:t>] or modified as defined in clause 4.3.3 of TS 23.502 [</w:t>
      </w:r>
      <w:r>
        <w:rPr>
          <w:rFonts w:eastAsia="宋体"/>
        </w:rPr>
        <w:t>5</w:t>
      </w:r>
      <w:r w:rsidRPr="009C5779">
        <w:rPr>
          <w:rFonts w:eastAsia="宋体"/>
        </w:rPr>
        <w:t xml:space="preserve">] to transfer the </w:t>
      </w:r>
      <w:r w:rsidR="00FA755A">
        <w:rPr>
          <w:rFonts w:eastAsia="宋体"/>
        </w:rPr>
        <w:t>ProSe service</w:t>
      </w:r>
      <w:r w:rsidRPr="009C5779">
        <w:rPr>
          <w:rFonts w:eastAsia="宋体"/>
        </w:rPr>
        <w:t xml:space="preserve"> data.</w:t>
      </w:r>
    </w:p>
    <w:p w14:paraId="0950B576" w14:textId="6F9ED9DB" w:rsidR="00FA1764" w:rsidRDefault="00FA1764" w:rsidP="00FA1764">
      <w:pPr>
        <w:pStyle w:val="B1"/>
        <w:rPr>
          <w:rFonts w:eastAsia="等线"/>
        </w:rPr>
      </w:pPr>
      <w:r>
        <w:rPr>
          <w:lang w:eastAsia="zh-CN"/>
        </w:rPr>
        <w:lastRenderedPageBreak/>
        <w:t>6.</w:t>
      </w:r>
      <w:r w:rsidRPr="0098673A">
        <w:t xml:space="preserve"> </w:t>
      </w:r>
      <w:r w:rsidRPr="00CB5EC9">
        <w:tab/>
      </w:r>
      <w:r w:rsidRPr="009C5779">
        <w:rPr>
          <w:rFonts w:eastAsia="等线"/>
        </w:rPr>
        <w:t>UE</w:t>
      </w:r>
      <w:r>
        <w:rPr>
          <w:rFonts w:eastAsia="等线"/>
        </w:rPr>
        <w:t>-</w:t>
      </w:r>
      <w:r w:rsidRPr="009C5779">
        <w:rPr>
          <w:rFonts w:eastAsia="等线"/>
        </w:rPr>
        <w:t>1 and UE</w:t>
      </w:r>
      <w:r>
        <w:rPr>
          <w:rFonts w:eastAsia="等线"/>
        </w:rPr>
        <w:t>-</w:t>
      </w:r>
      <w:r w:rsidRPr="009C5779">
        <w:rPr>
          <w:rFonts w:eastAsia="等线"/>
        </w:rPr>
        <w:t xml:space="preserve">2 transfer service data </w:t>
      </w:r>
      <w:r w:rsidR="00D22013">
        <w:rPr>
          <w:rFonts w:eastAsia="等线"/>
        </w:rPr>
        <w:t xml:space="preserve">for the switched </w:t>
      </w:r>
      <w:r w:rsidR="00FA755A">
        <w:rPr>
          <w:rFonts w:eastAsia="等线"/>
        </w:rPr>
        <w:t>ProSe service</w:t>
      </w:r>
      <w:r w:rsidR="00FB35AF">
        <w:rPr>
          <w:rFonts w:eastAsia="等线"/>
        </w:rPr>
        <w:t>s</w:t>
      </w:r>
      <w:r w:rsidR="00D22013">
        <w:rPr>
          <w:rFonts w:eastAsia="等线"/>
        </w:rPr>
        <w:t xml:space="preserve"> </w:t>
      </w:r>
      <w:r w:rsidRPr="009C5779">
        <w:rPr>
          <w:rFonts w:eastAsia="等线"/>
        </w:rPr>
        <w:t>with each other</w:t>
      </w:r>
      <w:r>
        <w:rPr>
          <w:rFonts w:eastAsia="等线"/>
        </w:rPr>
        <w:t xml:space="preserve"> on Uu </w:t>
      </w:r>
      <w:r w:rsidR="00DA5710">
        <w:rPr>
          <w:rFonts w:eastAsia="等线"/>
        </w:rPr>
        <w:t xml:space="preserve">communication </w:t>
      </w:r>
      <w:r>
        <w:rPr>
          <w:rFonts w:eastAsia="等线"/>
        </w:rPr>
        <w:t>path</w:t>
      </w:r>
      <w:r w:rsidRPr="009C5779">
        <w:rPr>
          <w:rFonts w:eastAsia="等线"/>
        </w:rPr>
        <w:t>.</w:t>
      </w:r>
    </w:p>
    <w:p w14:paraId="10AC2588" w14:textId="463EBCD4" w:rsidR="00353476" w:rsidRDefault="00353476" w:rsidP="00353476">
      <w:pPr>
        <w:pStyle w:val="B1"/>
        <w:rPr>
          <w:rFonts w:eastAsia="等线"/>
        </w:rPr>
      </w:pPr>
      <w:r>
        <w:rPr>
          <w:lang w:eastAsia="zh-CN"/>
        </w:rPr>
        <w:t>7.</w:t>
      </w:r>
      <w:r w:rsidRPr="0098673A">
        <w:t xml:space="preserve"> </w:t>
      </w:r>
      <w:r w:rsidRPr="00CB5EC9">
        <w:tab/>
      </w:r>
      <w:r w:rsidRPr="009C5779">
        <w:rPr>
          <w:rFonts w:eastAsia="等线"/>
        </w:rPr>
        <w:t>UE</w:t>
      </w:r>
      <w:r>
        <w:rPr>
          <w:rFonts w:eastAsia="等线"/>
        </w:rPr>
        <w:t>-</w:t>
      </w:r>
      <w:r w:rsidRPr="009C5779">
        <w:rPr>
          <w:rFonts w:eastAsia="等线"/>
        </w:rPr>
        <w:t>1 and UE</w:t>
      </w:r>
      <w:r>
        <w:rPr>
          <w:rFonts w:eastAsia="等线"/>
        </w:rPr>
        <w:t>-</w:t>
      </w:r>
      <w:r w:rsidRPr="009C5779">
        <w:rPr>
          <w:rFonts w:eastAsia="等线"/>
        </w:rPr>
        <w:t xml:space="preserve">2 </w:t>
      </w:r>
      <w:r>
        <w:rPr>
          <w:rFonts w:eastAsia="等线"/>
        </w:rPr>
        <w:t xml:space="preserve">may release </w:t>
      </w:r>
      <w:r w:rsidR="002B291C">
        <w:rPr>
          <w:rFonts w:eastAsia="等线"/>
        </w:rPr>
        <w:t xml:space="preserve">or modify </w:t>
      </w:r>
      <w:r>
        <w:rPr>
          <w:rFonts w:eastAsia="等线"/>
        </w:rPr>
        <w:t>the PC5 connection</w:t>
      </w:r>
      <w:r w:rsidRPr="009C5779">
        <w:rPr>
          <w:rFonts w:eastAsia="等线"/>
        </w:rPr>
        <w:t>.</w:t>
      </w:r>
    </w:p>
    <w:p w14:paraId="66A408D9" w14:textId="2C79F1EB" w:rsidR="00D22013" w:rsidRPr="009C5779" w:rsidRDefault="00D22013" w:rsidP="00D22013">
      <w:pPr>
        <w:pStyle w:val="B1"/>
        <w:ind w:leftChars="280" w:left="560" w:firstLine="0"/>
        <w:rPr>
          <w:rFonts w:eastAsia="宋体"/>
        </w:rPr>
      </w:pPr>
      <w:r>
        <w:rPr>
          <w:rFonts w:eastAsia="宋体"/>
        </w:rPr>
        <w:t>T</w:t>
      </w:r>
      <w:r w:rsidRPr="009C5779">
        <w:rPr>
          <w:rFonts w:eastAsia="宋体"/>
        </w:rPr>
        <w:t>he used PC5 unicast link is released as defined in clause 6.4.3.3 or modified as defined in clause 6.4.3.4.</w:t>
      </w:r>
    </w:p>
    <w:p w14:paraId="211F7DD0" w14:textId="5CFD497B" w:rsidR="000A5907" w:rsidRPr="00CB5EC9" w:rsidRDefault="000A5907" w:rsidP="000A5907">
      <w:pPr>
        <w:pStyle w:val="3"/>
      </w:pPr>
      <w:r w:rsidRPr="00CB5EC9">
        <w:t>6.</w:t>
      </w:r>
      <w:r>
        <w:t>X</w:t>
      </w:r>
      <w:r w:rsidRPr="00CB5EC9">
        <w:t>.</w:t>
      </w:r>
      <w:r>
        <w:t>3</w:t>
      </w:r>
      <w:r w:rsidRPr="00CB5EC9">
        <w:tab/>
      </w:r>
      <w:r>
        <w:t xml:space="preserve">Procedure for </w:t>
      </w:r>
      <w:r>
        <w:rPr>
          <w:lang w:eastAsia="zh-CN"/>
        </w:rPr>
        <w:t>c</w:t>
      </w:r>
      <w:r w:rsidRPr="00CB5EC9">
        <w:rPr>
          <w:lang w:eastAsia="zh-CN"/>
        </w:rPr>
        <w:t>ommunication path s</w:t>
      </w:r>
      <w:r>
        <w:rPr>
          <w:lang w:eastAsia="zh-CN"/>
        </w:rPr>
        <w:t>witching</w:t>
      </w:r>
      <w:r w:rsidRPr="00CB5EC9">
        <w:rPr>
          <w:lang w:eastAsia="zh-CN"/>
        </w:rPr>
        <w:t xml:space="preserve"> </w:t>
      </w:r>
      <w:r>
        <w:rPr>
          <w:lang w:eastAsia="zh-CN"/>
        </w:rPr>
        <w:t>from</w:t>
      </w:r>
      <w:r w:rsidRPr="00CB5EC9">
        <w:rPr>
          <w:lang w:eastAsia="zh-CN"/>
        </w:rPr>
        <w:t xml:space="preserve"> </w:t>
      </w:r>
      <w:r>
        <w:rPr>
          <w:lang w:eastAsia="zh-CN"/>
        </w:rPr>
        <w:t>Uu</w:t>
      </w:r>
      <w:r w:rsidRPr="00CB5EC9">
        <w:rPr>
          <w:lang w:eastAsia="zh-CN"/>
        </w:rPr>
        <w:t xml:space="preserve"> </w:t>
      </w:r>
      <w:r>
        <w:rPr>
          <w:lang w:eastAsia="zh-CN"/>
        </w:rPr>
        <w:t>to</w:t>
      </w:r>
      <w:r w:rsidRPr="00CB5EC9">
        <w:rPr>
          <w:lang w:eastAsia="zh-CN"/>
        </w:rPr>
        <w:t xml:space="preserve"> </w:t>
      </w:r>
      <w:r>
        <w:rPr>
          <w:lang w:eastAsia="zh-CN"/>
        </w:rPr>
        <w:t>PC5</w:t>
      </w:r>
    </w:p>
    <w:p w14:paraId="1FE7A2DA" w14:textId="38543E4C" w:rsidR="00EE2D22" w:rsidRDefault="00EE2D22" w:rsidP="00EE2D22">
      <w:r>
        <w:t xml:space="preserve">Figure 6.X.3-1 shows the procedure for communication path </w:t>
      </w:r>
      <w:r w:rsidR="00FB35AF">
        <w:t>switching</w:t>
      </w:r>
      <w:r>
        <w:t xml:space="preserve"> from Uu to PC5.</w:t>
      </w:r>
    </w:p>
    <w:p w14:paraId="502A4C3C" w14:textId="1F517667" w:rsidR="000A5907" w:rsidRDefault="004D41A9" w:rsidP="00A700A7">
      <w:pPr>
        <w:jc w:val="center"/>
      </w:pPr>
      <w:r>
        <w:object w:dxaOrig="12081" w:dyaOrig="6291" w14:anchorId="51A8618D">
          <v:shape id="_x0000_i1026" type="#_x0000_t75" style="width:481.3pt;height:250.65pt" o:ole="">
            <v:imagedata r:id="rId14" o:title=""/>
          </v:shape>
          <o:OLEObject Type="Embed" ProgID="Visio.Drawing.15" ShapeID="_x0000_i1026" DrawAspect="Content" ObjectID="_1729088194" r:id="rId15"/>
        </w:object>
      </w:r>
    </w:p>
    <w:p w14:paraId="3B2AD8CC" w14:textId="3077766C" w:rsidR="00574CD1" w:rsidRPr="00CB5EC9" w:rsidRDefault="00574CD1" w:rsidP="00574CD1">
      <w:pPr>
        <w:pStyle w:val="TF"/>
      </w:pPr>
      <w:r w:rsidRPr="00CB5EC9">
        <w:t>Figure 6.</w:t>
      </w:r>
      <w:r>
        <w:t>X.3</w:t>
      </w:r>
      <w:r w:rsidRPr="00CB5EC9">
        <w:t xml:space="preserve">-1: </w:t>
      </w:r>
      <w:r>
        <w:t>Path switching from Uu to PC5</w:t>
      </w:r>
      <w:r w:rsidRPr="00CB5EC9">
        <w:t xml:space="preserve"> procedure</w:t>
      </w:r>
    </w:p>
    <w:p w14:paraId="7F8DF4F5" w14:textId="77777777" w:rsidR="00270954" w:rsidRDefault="00270954" w:rsidP="00270954">
      <w:pPr>
        <w:pStyle w:val="B1"/>
        <w:rPr>
          <w:lang w:eastAsia="ko-KR"/>
        </w:rPr>
      </w:pPr>
      <w:r>
        <w:t>0</w:t>
      </w:r>
      <w:r w:rsidRPr="00CB5EC9">
        <w:t>.</w:t>
      </w:r>
      <w:r w:rsidRPr="00CB5EC9">
        <w:tab/>
      </w:r>
      <w:r w:rsidRPr="009C5779">
        <w:rPr>
          <w:rFonts w:eastAsia="等线"/>
        </w:rPr>
        <w:t>Service authorization and provisioning are performed for the UE</w:t>
      </w:r>
      <w:r>
        <w:rPr>
          <w:rFonts w:eastAsia="等线"/>
        </w:rPr>
        <w:t>-</w:t>
      </w:r>
      <w:r w:rsidRPr="009C5779">
        <w:rPr>
          <w:rFonts w:eastAsia="等线"/>
        </w:rPr>
        <w:t>1 and UE</w:t>
      </w:r>
      <w:r>
        <w:rPr>
          <w:rFonts w:eastAsia="等线"/>
        </w:rPr>
        <w:t>-</w:t>
      </w:r>
      <w:r w:rsidRPr="009C5779">
        <w:rPr>
          <w:rFonts w:eastAsia="等线"/>
        </w:rPr>
        <w:t>2 as described in clause 6.2</w:t>
      </w:r>
      <w:r w:rsidRPr="00CB5EC9">
        <w:rPr>
          <w:lang w:eastAsia="ko-KR"/>
        </w:rPr>
        <w:t>.</w:t>
      </w:r>
    </w:p>
    <w:p w14:paraId="63534DF3" w14:textId="1754672F" w:rsidR="00FB2362" w:rsidRDefault="00FB2362" w:rsidP="00FB2362">
      <w:pPr>
        <w:pStyle w:val="B1"/>
        <w:rPr>
          <w:rFonts w:eastAsia="等线"/>
        </w:rPr>
      </w:pPr>
      <w:r>
        <w:rPr>
          <w:lang w:eastAsia="zh-CN"/>
        </w:rPr>
        <w:t>1.</w:t>
      </w:r>
      <w:r w:rsidRPr="0098673A">
        <w:t xml:space="preserve"> </w:t>
      </w:r>
      <w:r w:rsidRPr="00CB5EC9">
        <w:tab/>
      </w:r>
      <w:r w:rsidRPr="009C5779">
        <w:rPr>
          <w:rFonts w:eastAsia="等线"/>
        </w:rPr>
        <w:t>UE</w:t>
      </w:r>
      <w:r>
        <w:rPr>
          <w:rFonts w:eastAsia="等线"/>
        </w:rPr>
        <w:t>-</w:t>
      </w:r>
      <w:r w:rsidRPr="009C5779">
        <w:rPr>
          <w:rFonts w:eastAsia="等线"/>
        </w:rPr>
        <w:t>1 and UE</w:t>
      </w:r>
      <w:r>
        <w:rPr>
          <w:rFonts w:eastAsia="等线"/>
        </w:rPr>
        <w:t>-</w:t>
      </w:r>
      <w:r w:rsidRPr="009C5779">
        <w:rPr>
          <w:rFonts w:eastAsia="等线"/>
        </w:rPr>
        <w:t>2 transfer service data with each other</w:t>
      </w:r>
      <w:r>
        <w:rPr>
          <w:rFonts w:eastAsia="等线"/>
        </w:rPr>
        <w:t xml:space="preserve"> on </w:t>
      </w:r>
      <w:r w:rsidR="002B291C">
        <w:rPr>
          <w:rFonts w:eastAsia="等线"/>
        </w:rPr>
        <w:t xml:space="preserve">their </w:t>
      </w:r>
      <w:r>
        <w:rPr>
          <w:rFonts w:eastAsia="等线"/>
        </w:rPr>
        <w:t xml:space="preserve">Uu </w:t>
      </w:r>
      <w:r w:rsidR="00CF64BB">
        <w:rPr>
          <w:rFonts w:eastAsia="等线"/>
        </w:rPr>
        <w:t xml:space="preserve">communication </w:t>
      </w:r>
      <w:r>
        <w:rPr>
          <w:rFonts w:eastAsia="等线"/>
        </w:rPr>
        <w:t>path</w:t>
      </w:r>
      <w:r w:rsidR="002B291C">
        <w:rPr>
          <w:rFonts w:eastAsia="等线"/>
        </w:rPr>
        <w:t>s</w:t>
      </w:r>
      <w:r w:rsidRPr="009C5779">
        <w:rPr>
          <w:rFonts w:eastAsia="等线"/>
        </w:rPr>
        <w:t>.</w:t>
      </w:r>
    </w:p>
    <w:p w14:paraId="4FE6C6E2" w14:textId="30DDB89B" w:rsidR="00CF1266" w:rsidRDefault="00CF1266" w:rsidP="00CF1266">
      <w:pPr>
        <w:pStyle w:val="B1"/>
        <w:rPr>
          <w:rFonts w:eastAsia="等线"/>
        </w:rPr>
      </w:pPr>
      <w:r>
        <w:rPr>
          <w:lang w:eastAsia="zh-CN"/>
        </w:rPr>
        <w:t>2.</w:t>
      </w:r>
      <w:r w:rsidRPr="0098673A">
        <w:t xml:space="preserve"> </w:t>
      </w:r>
      <w:r w:rsidRPr="00CB5EC9">
        <w:tab/>
      </w:r>
      <w:r w:rsidRPr="009C5779">
        <w:rPr>
          <w:rFonts w:eastAsia="宋体"/>
        </w:rPr>
        <w:t xml:space="preserve">The </w:t>
      </w:r>
      <w:r>
        <w:rPr>
          <w:rFonts w:eastAsia="宋体"/>
        </w:rPr>
        <w:t xml:space="preserve">Uu </w:t>
      </w:r>
      <w:r w:rsidRPr="009C5779">
        <w:rPr>
          <w:rFonts w:eastAsia="宋体"/>
        </w:rPr>
        <w:t xml:space="preserve">communication path quality for the ongoing </w:t>
      </w:r>
      <w:r w:rsidR="00FA755A">
        <w:rPr>
          <w:rFonts w:eastAsia="宋体"/>
        </w:rPr>
        <w:t>ProSe service</w:t>
      </w:r>
      <w:r>
        <w:rPr>
          <w:rFonts w:eastAsia="宋体"/>
        </w:rPr>
        <w:t>s</w:t>
      </w:r>
      <w:r w:rsidRPr="009C5779">
        <w:rPr>
          <w:rFonts w:eastAsia="宋体"/>
        </w:rPr>
        <w:t xml:space="preserve"> cannot satisfy the </w:t>
      </w:r>
      <w:r>
        <w:rPr>
          <w:rFonts w:eastAsia="宋体"/>
        </w:rPr>
        <w:t xml:space="preserve">service </w:t>
      </w:r>
      <w:r w:rsidRPr="009C5779">
        <w:rPr>
          <w:rFonts w:eastAsia="宋体"/>
        </w:rPr>
        <w:t>requirements</w:t>
      </w:r>
      <w:r w:rsidRPr="009C5779">
        <w:rPr>
          <w:rFonts w:eastAsia="等线"/>
        </w:rPr>
        <w:t>.</w:t>
      </w:r>
    </w:p>
    <w:p w14:paraId="2F3654A9" w14:textId="2D5756A8" w:rsidR="00CF1266" w:rsidRPr="009C5779" w:rsidRDefault="00CF1266" w:rsidP="00CF1266">
      <w:pPr>
        <w:pStyle w:val="B1"/>
        <w:ind w:leftChars="280" w:left="560" w:firstLine="0"/>
        <w:rPr>
          <w:rFonts w:eastAsia="宋体"/>
        </w:rPr>
      </w:pPr>
      <w:r w:rsidRPr="009C5779">
        <w:rPr>
          <w:rFonts w:eastAsia="宋体"/>
        </w:rPr>
        <w:t xml:space="preserve">Whether the Uu communication path quality satisfies the requirements of the </w:t>
      </w:r>
      <w:r w:rsidR="00FA755A">
        <w:rPr>
          <w:rFonts w:eastAsia="宋体"/>
        </w:rPr>
        <w:t>ProSe service</w:t>
      </w:r>
      <w:r w:rsidRPr="009C5779">
        <w:rPr>
          <w:rFonts w:eastAsia="宋体"/>
        </w:rPr>
        <w:t xml:space="preserve"> will be based on the traffic </w:t>
      </w:r>
      <w:r w:rsidRPr="009C5779">
        <w:rPr>
          <w:rFonts w:eastAsia="宋体" w:hint="eastAsia"/>
        </w:rPr>
        <w:t xml:space="preserve">loss </w:t>
      </w:r>
      <w:r w:rsidRPr="009C5779">
        <w:rPr>
          <w:rFonts w:eastAsia="宋体"/>
        </w:rPr>
        <w:t xml:space="preserve">rate </w:t>
      </w:r>
      <w:r w:rsidRPr="009C5779">
        <w:rPr>
          <w:rFonts w:eastAsia="宋体" w:hint="eastAsia"/>
        </w:rPr>
        <w:t>and delay</w:t>
      </w:r>
      <w:r w:rsidRPr="009C5779">
        <w:rPr>
          <w:rFonts w:eastAsia="宋体"/>
        </w:rPr>
        <w:t xml:space="preserve"> for the service which is measured at application layer.</w:t>
      </w:r>
    </w:p>
    <w:p w14:paraId="499767D2" w14:textId="77627204" w:rsidR="004E5CC6" w:rsidRDefault="004E5CC6" w:rsidP="004E5CC6">
      <w:pPr>
        <w:pStyle w:val="B1"/>
        <w:rPr>
          <w:rFonts w:eastAsia="宋体"/>
        </w:rPr>
      </w:pPr>
      <w:r>
        <w:rPr>
          <w:lang w:eastAsia="zh-CN"/>
        </w:rPr>
        <w:t>3.</w:t>
      </w:r>
      <w:r w:rsidRPr="0098673A">
        <w:t xml:space="preserve"> </w:t>
      </w:r>
      <w:r w:rsidRPr="00CB5EC9">
        <w:tab/>
      </w:r>
      <w:r w:rsidRPr="009C5779">
        <w:rPr>
          <w:rFonts w:eastAsia="宋体"/>
        </w:rPr>
        <w:t xml:space="preserve">UE-1 checks the path permission policy and finds the policy for the served </w:t>
      </w:r>
      <w:r w:rsidR="00FA755A">
        <w:rPr>
          <w:rFonts w:eastAsia="宋体"/>
        </w:rPr>
        <w:t>ProSe service</w:t>
      </w:r>
      <w:r>
        <w:rPr>
          <w:rFonts w:eastAsia="宋体"/>
        </w:rPr>
        <w:t>s</w:t>
      </w:r>
      <w:r w:rsidRPr="009C5779">
        <w:rPr>
          <w:rFonts w:eastAsia="宋体"/>
        </w:rPr>
        <w:t xml:space="preserve"> is both PC5 and Uu path permitted. Then UE-1 decides to switch the ongoing </w:t>
      </w:r>
      <w:r w:rsidR="00FA755A">
        <w:rPr>
          <w:rFonts w:eastAsia="宋体"/>
        </w:rPr>
        <w:t>ProSe service</w:t>
      </w:r>
      <w:r>
        <w:rPr>
          <w:rFonts w:eastAsia="宋体"/>
        </w:rPr>
        <w:t xml:space="preserve">s to Uu </w:t>
      </w:r>
      <w:r w:rsidRPr="009C5779">
        <w:rPr>
          <w:rFonts w:eastAsia="宋体"/>
        </w:rPr>
        <w:t>path</w:t>
      </w:r>
      <w:r>
        <w:rPr>
          <w:rFonts w:eastAsia="宋体"/>
        </w:rPr>
        <w:t xml:space="preserve"> and establishes the PC5 unicast link with UE-2.</w:t>
      </w:r>
    </w:p>
    <w:p w14:paraId="40CA2EBC" w14:textId="1919D858" w:rsidR="00444DBE" w:rsidRDefault="00444DBE" w:rsidP="00444DBE">
      <w:pPr>
        <w:pStyle w:val="B1"/>
        <w:ind w:leftChars="280" w:left="560" w:firstLine="0"/>
        <w:rPr>
          <w:rFonts w:eastAsia="宋体"/>
        </w:rPr>
      </w:pPr>
      <w:r>
        <w:rPr>
          <w:rFonts w:eastAsia="宋体"/>
        </w:rPr>
        <w:t xml:space="preserve">The </w:t>
      </w:r>
      <w:r w:rsidRPr="009C5779">
        <w:rPr>
          <w:rFonts w:eastAsia="宋体"/>
        </w:rPr>
        <w:t>PC5 unicast link is established as defined in clause 6.4.3.1</w:t>
      </w:r>
    </w:p>
    <w:p w14:paraId="588D8E42" w14:textId="6D02AD30" w:rsidR="004E5CC6" w:rsidRDefault="004E5CC6" w:rsidP="004E5CC6">
      <w:pPr>
        <w:pStyle w:val="B1"/>
        <w:rPr>
          <w:rFonts w:eastAsia="等线"/>
        </w:rPr>
      </w:pPr>
      <w:r>
        <w:rPr>
          <w:lang w:eastAsia="zh-CN"/>
        </w:rPr>
        <w:t>4.</w:t>
      </w:r>
      <w:r w:rsidRPr="0098673A">
        <w:t xml:space="preserve"> </w:t>
      </w:r>
      <w:r w:rsidRPr="00CB5EC9">
        <w:tab/>
      </w:r>
      <w:r w:rsidRPr="009C5779">
        <w:rPr>
          <w:rFonts w:eastAsia="宋体"/>
        </w:rPr>
        <w:t xml:space="preserve">UE-1 </w:t>
      </w:r>
      <w:r w:rsidRPr="009C5779">
        <w:rPr>
          <w:rFonts w:eastAsia="等线"/>
        </w:rPr>
        <w:t xml:space="preserve">sends a </w:t>
      </w:r>
      <w:r>
        <w:rPr>
          <w:rFonts w:eastAsia="等线"/>
        </w:rPr>
        <w:t>p</w:t>
      </w:r>
      <w:r w:rsidRPr="009C5779">
        <w:rPr>
          <w:rFonts w:eastAsia="等线"/>
        </w:rPr>
        <w:t>ath switching negotiation request which include</w:t>
      </w:r>
      <w:r>
        <w:rPr>
          <w:rFonts w:eastAsia="等线"/>
        </w:rPr>
        <w:t>s</w:t>
      </w:r>
      <w:r w:rsidRPr="009C5779">
        <w:rPr>
          <w:rFonts w:eastAsia="等线"/>
        </w:rPr>
        <w:t xml:space="preserve"> the </w:t>
      </w:r>
      <w:r w:rsidR="00FA755A">
        <w:rPr>
          <w:rFonts w:eastAsia="等线"/>
        </w:rPr>
        <w:t>ProSe service</w:t>
      </w:r>
      <w:r>
        <w:rPr>
          <w:rFonts w:eastAsia="等线"/>
        </w:rPr>
        <w:t>s information for path switching through PC5 connection</w:t>
      </w:r>
      <w:r w:rsidRPr="009C5779">
        <w:rPr>
          <w:rFonts w:eastAsia="宋体"/>
        </w:rPr>
        <w:t>.</w:t>
      </w:r>
    </w:p>
    <w:p w14:paraId="7F357A48" w14:textId="0FB75F67" w:rsidR="00EC520A" w:rsidRDefault="00EC520A" w:rsidP="00EC520A">
      <w:pPr>
        <w:pStyle w:val="B1"/>
        <w:rPr>
          <w:rFonts w:eastAsia="等线"/>
        </w:rPr>
      </w:pPr>
      <w:r>
        <w:rPr>
          <w:lang w:eastAsia="zh-CN"/>
        </w:rPr>
        <w:t>5.</w:t>
      </w:r>
      <w:r w:rsidRPr="0098673A">
        <w:t xml:space="preserve"> </w:t>
      </w:r>
      <w:r w:rsidRPr="00CB5EC9">
        <w:tab/>
      </w:r>
      <w:r w:rsidRPr="009C5779">
        <w:rPr>
          <w:rFonts w:eastAsia="宋体"/>
        </w:rPr>
        <w:t>UE-</w:t>
      </w:r>
      <w:r>
        <w:rPr>
          <w:rFonts w:eastAsia="宋体"/>
        </w:rPr>
        <w:t>2</w:t>
      </w:r>
      <w:r w:rsidRPr="009C5779">
        <w:rPr>
          <w:rFonts w:eastAsia="宋体"/>
        </w:rPr>
        <w:t xml:space="preserve"> </w:t>
      </w:r>
      <w:r>
        <w:rPr>
          <w:rFonts w:eastAsia="宋体"/>
        </w:rPr>
        <w:t xml:space="preserve">receives </w:t>
      </w:r>
      <w:r>
        <w:rPr>
          <w:rFonts w:eastAsia="等线"/>
        </w:rPr>
        <w:t>p</w:t>
      </w:r>
      <w:r w:rsidRPr="009C5779">
        <w:rPr>
          <w:rFonts w:eastAsia="等线"/>
        </w:rPr>
        <w:t>ath switching negotiation request</w:t>
      </w:r>
      <w:r>
        <w:rPr>
          <w:rFonts w:eastAsia="宋体"/>
        </w:rPr>
        <w:t xml:space="preserve"> and </w:t>
      </w:r>
      <w:r w:rsidRPr="009C5779">
        <w:rPr>
          <w:rFonts w:eastAsia="宋体"/>
        </w:rPr>
        <w:t xml:space="preserve">checks the path permission policy </w:t>
      </w:r>
      <w:r>
        <w:rPr>
          <w:rFonts w:eastAsia="宋体"/>
        </w:rPr>
        <w:t>to determine</w:t>
      </w:r>
      <w:r w:rsidRPr="009C5779">
        <w:rPr>
          <w:rFonts w:eastAsia="等线"/>
        </w:rPr>
        <w:t xml:space="preserve"> the </w:t>
      </w:r>
      <w:r w:rsidR="00FA755A">
        <w:rPr>
          <w:rFonts w:eastAsia="等线"/>
        </w:rPr>
        <w:t>ProSe service</w:t>
      </w:r>
      <w:r>
        <w:rPr>
          <w:rFonts w:eastAsia="等线"/>
        </w:rPr>
        <w:t>s for path switching and responds the information to UE-1 in negotiation response</w:t>
      </w:r>
      <w:r w:rsidRPr="009C5779">
        <w:rPr>
          <w:rFonts w:eastAsia="宋体"/>
        </w:rPr>
        <w:t>.</w:t>
      </w:r>
    </w:p>
    <w:p w14:paraId="180B5EF5" w14:textId="39C9BCCA" w:rsidR="008F0C26" w:rsidRDefault="008F0C26" w:rsidP="008F0C26">
      <w:pPr>
        <w:pStyle w:val="B1"/>
        <w:rPr>
          <w:rFonts w:eastAsia="等线"/>
        </w:rPr>
      </w:pPr>
      <w:r>
        <w:rPr>
          <w:lang w:eastAsia="zh-CN"/>
        </w:rPr>
        <w:t>6.</w:t>
      </w:r>
      <w:r w:rsidRPr="0098673A">
        <w:t xml:space="preserve"> </w:t>
      </w:r>
      <w:r w:rsidRPr="00CB5EC9">
        <w:tab/>
      </w:r>
      <w:r w:rsidRPr="009C5779">
        <w:rPr>
          <w:rFonts w:eastAsia="等线"/>
        </w:rPr>
        <w:t>UE</w:t>
      </w:r>
      <w:r>
        <w:rPr>
          <w:rFonts w:eastAsia="等线"/>
        </w:rPr>
        <w:t>-</w:t>
      </w:r>
      <w:r w:rsidRPr="009C5779">
        <w:rPr>
          <w:rFonts w:eastAsia="等线"/>
        </w:rPr>
        <w:t>1 and UE</w:t>
      </w:r>
      <w:r>
        <w:rPr>
          <w:rFonts w:eastAsia="等线"/>
        </w:rPr>
        <w:t>-</w:t>
      </w:r>
      <w:r w:rsidRPr="009C5779">
        <w:rPr>
          <w:rFonts w:eastAsia="等线"/>
        </w:rPr>
        <w:t xml:space="preserve">2 transfer service data </w:t>
      </w:r>
      <w:r>
        <w:rPr>
          <w:rFonts w:eastAsia="等线"/>
        </w:rPr>
        <w:t xml:space="preserve">for the switched </w:t>
      </w:r>
      <w:r w:rsidR="00FA755A">
        <w:rPr>
          <w:rFonts w:eastAsia="等线"/>
        </w:rPr>
        <w:t>ProSe service</w:t>
      </w:r>
      <w:r w:rsidR="00FB35AF">
        <w:rPr>
          <w:rFonts w:eastAsia="等线"/>
        </w:rPr>
        <w:t>s</w:t>
      </w:r>
      <w:r>
        <w:rPr>
          <w:rFonts w:eastAsia="等线"/>
        </w:rPr>
        <w:t xml:space="preserve"> </w:t>
      </w:r>
      <w:r w:rsidRPr="009C5779">
        <w:rPr>
          <w:rFonts w:eastAsia="等线"/>
        </w:rPr>
        <w:t>with each other</w:t>
      </w:r>
      <w:r>
        <w:rPr>
          <w:rFonts w:eastAsia="等线"/>
        </w:rPr>
        <w:t xml:space="preserve"> on PC5 </w:t>
      </w:r>
      <w:r w:rsidR="00CF64BB">
        <w:rPr>
          <w:rFonts w:eastAsia="等线"/>
        </w:rPr>
        <w:t xml:space="preserve">communication </w:t>
      </w:r>
      <w:r>
        <w:rPr>
          <w:rFonts w:eastAsia="等线"/>
        </w:rPr>
        <w:t>path</w:t>
      </w:r>
      <w:r w:rsidRPr="009C5779">
        <w:rPr>
          <w:rFonts w:eastAsia="等线"/>
        </w:rPr>
        <w:t>.</w:t>
      </w:r>
    </w:p>
    <w:p w14:paraId="522F5B53" w14:textId="42D7C41C" w:rsidR="008F0C26" w:rsidRDefault="008F0C26" w:rsidP="008F0C26">
      <w:pPr>
        <w:pStyle w:val="B1"/>
        <w:rPr>
          <w:rFonts w:eastAsia="等线"/>
        </w:rPr>
      </w:pPr>
      <w:r>
        <w:rPr>
          <w:lang w:eastAsia="zh-CN"/>
        </w:rPr>
        <w:t>7.</w:t>
      </w:r>
      <w:r w:rsidRPr="0098673A">
        <w:t xml:space="preserve"> </w:t>
      </w:r>
      <w:r w:rsidRPr="00CB5EC9">
        <w:tab/>
      </w:r>
      <w:r w:rsidRPr="009C5779">
        <w:rPr>
          <w:rFonts w:eastAsia="等线"/>
        </w:rPr>
        <w:t>UE</w:t>
      </w:r>
      <w:r>
        <w:rPr>
          <w:rFonts w:eastAsia="等线"/>
        </w:rPr>
        <w:t>-</w:t>
      </w:r>
      <w:r w:rsidRPr="009C5779">
        <w:rPr>
          <w:rFonts w:eastAsia="等线"/>
        </w:rPr>
        <w:t>1 and UE</w:t>
      </w:r>
      <w:r>
        <w:rPr>
          <w:rFonts w:eastAsia="等线"/>
        </w:rPr>
        <w:t>-</w:t>
      </w:r>
      <w:r w:rsidRPr="009C5779">
        <w:rPr>
          <w:rFonts w:eastAsia="等线"/>
        </w:rPr>
        <w:t xml:space="preserve">2 </w:t>
      </w:r>
      <w:r>
        <w:rPr>
          <w:rFonts w:eastAsia="等线"/>
        </w:rPr>
        <w:t xml:space="preserve">may </w:t>
      </w:r>
      <w:r w:rsidR="00844952">
        <w:rPr>
          <w:rFonts w:eastAsia="等线"/>
        </w:rPr>
        <w:t>release</w:t>
      </w:r>
      <w:r>
        <w:rPr>
          <w:rFonts w:eastAsia="等线"/>
        </w:rPr>
        <w:t xml:space="preserve"> or </w:t>
      </w:r>
      <w:r w:rsidR="00844952">
        <w:rPr>
          <w:rFonts w:eastAsia="等线"/>
        </w:rPr>
        <w:t>modify</w:t>
      </w:r>
      <w:r>
        <w:rPr>
          <w:rFonts w:eastAsia="等线"/>
        </w:rPr>
        <w:t xml:space="preserve"> the PDU Session</w:t>
      </w:r>
      <w:r w:rsidRPr="009C5779">
        <w:rPr>
          <w:rFonts w:eastAsia="等线"/>
        </w:rPr>
        <w:t>.</w:t>
      </w:r>
    </w:p>
    <w:p w14:paraId="6626B21F" w14:textId="788BA47D" w:rsidR="00EC520A" w:rsidRPr="008F0C26" w:rsidRDefault="00844952" w:rsidP="00844952">
      <w:pPr>
        <w:pStyle w:val="B1"/>
        <w:ind w:leftChars="280" w:left="560" w:firstLine="0"/>
      </w:pPr>
      <w:r>
        <w:rPr>
          <w:rFonts w:eastAsia="宋体"/>
        </w:rPr>
        <w:t>T</w:t>
      </w:r>
      <w:r w:rsidRPr="009C5779">
        <w:rPr>
          <w:rFonts w:eastAsia="宋体"/>
        </w:rPr>
        <w:t>he PDU session is released as defined in clause 4.3.4 of TS 23.502 [</w:t>
      </w:r>
      <w:r>
        <w:rPr>
          <w:rFonts w:eastAsia="宋体"/>
        </w:rPr>
        <w:t>5</w:t>
      </w:r>
      <w:r w:rsidRPr="009C5779">
        <w:rPr>
          <w:rFonts w:eastAsia="宋体"/>
        </w:rPr>
        <w:t>] or modified as defined in clause 4.3.3 of TS 23.502 [</w:t>
      </w:r>
      <w:r>
        <w:rPr>
          <w:rFonts w:eastAsia="宋体"/>
        </w:rPr>
        <w:t>5</w:t>
      </w:r>
      <w:r w:rsidRPr="009C5779">
        <w:rPr>
          <w:rFonts w:eastAsia="宋体"/>
        </w:rPr>
        <w:t>].</w:t>
      </w:r>
    </w:p>
    <w:p w14:paraId="758C4C17" w14:textId="77777777" w:rsidR="00EC520A" w:rsidRPr="00EC520A" w:rsidRDefault="00EC520A" w:rsidP="00FE5D9A"/>
    <w:p w14:paraId="33FC114A" w14:textId="548FB084" w:rsidR="00580698" w:rsidRDefault="00580698" w:rsidP="00580698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lastRenderedPageBreak/>
        <w:t xml:space="preserve">****************** </w:t>
      </w:r>
      <w:r>
        <w:rPr>
          <w:rFonts w:hint="eastAsia"/>
          <w:color w:val="FF0000"/>
          <w:sz w:val="28"/>
          <w:szCs w:val="28"/>
          <w:lang w:eastAsia="zh-CN"/>
        </w:rPr>
        <w:t>END OF</w:t>
      </w:r>
      <w:r w:rsidRPr="00375C55">
        <w:rPr>
          <w:color w:val="FF0000"/>
          <w:sz w:val="28"/>
          <w:szCs w:val="28"/>
        </w:rPr>
        <w:t xml:space="preserve"> CHANGE</w:t>
      </w:r>
      <w:r>
        <w:rPr>
          <w:rFonts w:hint="eastAsia"/>
          <w:color w:val="FF0000"/>
          <w:sz w:val="28"/>
          <w:szCs w:val="28"/>
          <w:lang w:eastAsia="zh-CN"/>
        </w:rPr>
        <w:t>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6B6DC0A8" w14:textId="20C46085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9E0D3E" w14:textId="77777777" w:rsidR="00E14B51" w:rsidRDefault="00E14B51">
      <w:r>
        <w:separator/>
      </w:r>
    </w:p>
  </w:endnote>
  <w:endnote w:type="continuationSeparator" w:id="0">
    <w:p w14:paraId="25F8C3F0" w14:textId="77777777" w:rsidR="00E14B51" w:rsidRDefault="00E14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025FB4" w14:textId="77777777" w:rsidR="00E14B51" w:rsidRDefault="00E14B51">
      <w:r>
        <w:separator/>
      </w:r>
    </w:p>
  </w:footnote>
  <w:footnote w:type="continuationSeparator" w:id="0">
    <w:p w14:paraId="44CB1F08" w14:textId="77777777" w:rsidR="00E14B51" w:rsidRDefault="00E14B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720"/>
    <w:rsid w:val="00022E4A"/>
    <w:rsid w:val="00060506"/>
    <w:rsid w:val="00061B75"/>
    <w:rsid w:val="0006314D"/>
    <w:rsid w:val="0007371A"/>
    <w:rsid w:val="00091B09"/>
    <w:rsid w:val="00094805"/>
    <w:rsid w:val="000A5907"/>
    <w:rsid w:val="000A6394"/>
    <w:rsid w:val="000B7FED"/>
    <w:rsid w:val="000C038A"/>
    <w:rsid w:val="000C6598"/>
    <w:rsid w:val="000D28DE"/>
    <w:rsid w:val="000D32B2"/>
    <w:rsid w:val="000D44B3"/>
    <w:rsid w:val="000E4EDA"/>
    <w:rsid w:val="00133C17"/>
    <w:rsid w:val="00136C85"/>
    <w:rsid w:val="00145D43"/>
    <w:rsid w:val="00151C1B"/>
    <w:rsid w:val="00153367"/>
    <w:rsid w:val="00165F1B"/>
    <w:rsid w:val="001671A4"/>
    <w:rsid w:val="00191A60"/>
    <w:rsid w:val="00191FE6"/>
    <w:rsid w:val="00192C46"/>
    <w:rsid w:val="00196F39"/>
    <w:rsid w:val="001A08B3"/>
    <w:rsid w:val="001A7B60"/>
    <w:rsid w:val="001B261F"/>
    <w:rsid w:val="001B52F0"/>
    <w:rsid w:val="001B7A65"/>
    <w:rsid w:val="001E41F3"/>
    <w:rsid w:val="001E616B"/>
    <w:rsid w:val="00240B09"/>
    <w:rsid w:val="00241F36"/>
    <w:rsid w:val="0026004D"/>
    <w:rsid w:val="002640DD"/>
    <w:rsid w:val="00267934"/>
    <w:rsid w:val="00270954"/>
    <w:rsid w:val="00273F1C"/>
    <w:rsid w:val="00275D12"/>
    <w:rsid w:val="00281BDC"/>
    <w:rsid w:val="00284FEB"/>
    <w:rsid w:val="002860C4"/>
    <w:rsid w:val="002A6985"/>
    <w:rsid w:val="002B291C"/>
    <w:rsid w:val="002B2FA3"/>
    <w:rsid w:val="002B5741"/>
    <w:rsid w:val="002B675F"/>
    <w:rsid w:val="002B7E15"/>
    <w:rsid w:val="002C68CE"/>
    <w:rsid w:val="002D5258"/>
    <w:rsid w:val="002E472E"/>
    <w:rsid w:val="002E75F1"/>
    <w:rsid w:val="002F15EA"/>
    <w:rsid w:val="00300D39"/>
    <w:rsid w:val="00305409"/>
    <w:rsid w:val="00307E46"/>
    <w:rsid w:val="0031626E"/>
    <w:rsid w:val="003213B2"/>
    <w:rsid w:val="00323CAE"/>
    <w:rsid w:val="003255FF"/>
    <w:rsid w:val="00337E86"/>
    <w:rsid w:val="0034148A"/>
    <w:rsid w:val="00351CA0"/>
    <w:rsid w:val="00353476"/>
    <w:rsid w:val="003609EF"/>
    <w:rsid w:val="003616F4"/>
    <w:rsid w:val="0036231A"/>
    <w:rsid w:val="00364E5B"/>
    <w:rsid w:val="00374DD4"/>
    <w:rsid w:val="00375092"/>
    <w:rsid w:val="003A3820"/>
    <w:rsid w:val="003B3368"/>
    <w:rsid w:val="003C6065"/>
    <w:rsid w:val="003C69EB"/>
    <w:rsid w:val="003C7265"/>
    <w:rsid w:val="003E1A36"/>
    <w:rsid w:val="003F55BE"/>
    <w:rsid w:val="003F74C6"/>
    <w:rsid w:val="004016CB"/>
    <w:rsid w:val="00410371"/>
    <w:rsid w:val="004143F1"/>
    <w:rsid w:val="00417595"/>
    <w:rsid w:val="0041789F"/>
    <w:rsid w:val="00422D56"/>
    <w:rsid w:val="004242F1"/>
    <w:rsid w:val="00444DBE"/>
    <w:rsid w:val="004450DB"/>
    <w:rsid w:val="00456997"/>
    <w:rsid w:val="00463D18"/>
    <w:rsid w:val="004641C0"/>
    <w:rsid w:val="00466913"/>
    <w:rsid w:val="00486E16"/>
    <w:rsid w:val="004B5B7D"/>
    <w:rsid w:val="004B75B7"/>
    <w:rsid w:val="004C00EE"/>
    <w:rsid w:val="004C30F2"/>
    <w:rsid w:val="004D41A9"/>
    <w:rsid w:val="004E01FE"/>
    <w:rsid w:val="004E5CC6"/>
    <w:rsid w:val="00504402"/>
    <w:rsid w:val="00507150"/>
    <w:rsid w:val="0051580D"/>
    <w:rsid w:val="00532FBF"/>
    <w:rsid w:val="005355E3"/>
    <w:rsid w:val="00537054"/>
    <w:rsid w:val="00540A20"/>
    <w:rsid w:val="00547111"/>
    <w:rsid w:val="00574CD1"/>
    <w:rsid w:val="00580698"/>
    <w:rsid w:val="00581013"/>
    <w:rsid w:val="00583AEA"/>
    <w:rsid w:val="00587757"/>
    <w:rsid w:val="00592D74"/>
    <w:rsid w:val="005959B9"/>
    <w:rsid w:val="005B2797"/>
    <w:rsid w:val="005C69C9"/>
    <w:rsid w:val="005E2C44"/>
    <w:rsid w:val="005F39DE"/>
    <w:rsid w:val="00602BE8"/>
    <w:rsid w:val="006072BE"/>
    <w:rsid w:val="00613CAD"/>
    <w:rsid w:val="00621188"/>
    <w:rsid w:val="006257ED"/>
    <w:rsid w:val="00643A8D"/>
    <w:rsid w:val="00661E50"/>
    <w:rsid w:val="00665C47"/>
    <w:rsid w:val="00680C5B"/>
    <w:rsid w:val="00686D17"/>
    <w:rsid w:val="00695808"/>
    <w:rsid w:val="006B46FB"/>
    <w:rsid w:val="006C4079"/>
    <w:rsid w:val="006D02F4"/>
    <w:rsid w:val="006E21FB"/>
    <w:rsid w:val="006E34C8"/>
    <w:rsid w:val="006E3796"/>
    <w:rsid w:val="006E3AB0"/>
    <w:rsid w:val="006F2125"/>
    <w:rsid w:val="0071019A"/>
    <w:rsid w:val="007176FF"/>
    <w:rsid w:val="00721452"/>
    <w:rsid w:val="007344BC"/>
    <w:rsid w:val="00740408"/>
    <w:rsid w:val="0076708F"/>
    <w:rsid w:val="00771733"/>
    <w:rsid w:val="00771C60"/>
    <w:rsid w:val="00784797"/>
    <w:rsid w:val="00784A32"/>
    <w:rsid w:val="00792342"/>
    <w:rsid w:val="007947EC"/>
    <w:rsid w:val="007977A8"/>
    <w:rsid w:val="007A0EEE"/>
    <w:rsid w:val="007B512A"/>
    <w:rsid w:val="007C2097"/>
    <w:rsid w:val="007D2CD9"/>
    <w:rsid w:val="007D6A07"/>
    <w:rsid w:val="007F7259"/>
    <w:rsid w:val="008040A8"/>
    <w:rsid w:val="0081247C"/>
    <w:rsid w:val="00815A64"/>
    <w:rsid w:val="00825BDF"/>
    <w:rsid w:val="008279FA"/>
    <w:rsid w:val="008418D6"/>
    <w:rsid w:val="00844952"/>
    <w:rsid w:val="00850F22"/>
    <w:rsid w:val="008626E7"/>
    <w:rsid w:val="00867E42"/>
    <w:rsid w:val="00870EE7"/>
    <w:rsid w:val="008809FB"/>
    <w:rsid w:val="008863B9"/>
    <w:rsid w:val="00894048"/>
    <w:rsid w:val="00894AF7"/>
    <w:rsid w:val="008A1DC9"/>
    <w:rsid w:val="008A45A6"/>
    <w:rsid w:val="008F0C26"/>
    <w:rsid w:val="008F3789"/>
    <w:rsid w:val="008F61E7"/>
    <w:rsid w:val="008F686C"/>
    <w:rsid w:val="00900B8B"/>
    <w:rsid w:val="009148DE"/>
    <w:rsid w:val="009309C6"/>
    <w:rsid w:val="00941E30"/>
    <w:rsid w:val="00944BD9"/>
    <w:rsid w:val="0095026D"/>
    <w:rsid w:val="009553FE"/>
    <w:rsid w:val="009777D9"/>
    <w:rsid w:val="00980367"/>
    <w:rsid w:val="0098673A"/>
    <w:rsid w:val="00991B88"/>
    <w:rsid w:val="00993B7B"/>
    <w:rsid w:val="009A1998"/>
    <w:rsid w:val="009A5753"/>
    <w:rsid w:val="009A579D"/>
    <w:rsid w:val="009C626F"/>
    <w:rsid w:val="009E3297"/>
    <w:rsid w:val="009E7D61"/>
    <w:rsid w:val="009F0595"/>
    <w:rsid w:val="009F734F"/>
    <w:rsid w:val="009F7826"/>
    <w:rsid w:val="00A00B77"/>
    <w:rsid w:val="00A13070"/>
    <w:rsid w:val="00A2018E"/>
    <w:rsid w:val="00A246B6"/>
    <w:rsid w:val="00A27481"/>
    <w:rsid w:val="00A35D36"/>
    <w:rsid w:val="00A44AFB"/>
    <w:rsid w:val="00A47E70"/>
    <w:rsid w:val="00A505DE"/>
    <w:rsid w:val="00A50CF0"/>
    <w:rsid w:val="00A55475"/>
    <w:rsid w:val="00A700A7"/>
    <w:rsid w:val="00A7671C"/>
    <w:rsid w:val="00A77CB8"/>
    <w:rsid w:val="00A84662"/>
    <w:rsid w:val="00AA1D30"/>
    <w:rsid w:val="00AA2CBC"/>
    <w:rsid w:val="00AB0C4C"/>
    <w:rsid w:val="00AC319D"/>
    <w:rsid w:val="00AC5820"/>
    <w:rsid w:val="00AC63B6"/>
    <w:rsid w:val="00AD1CD8"/>
    <w:rsid w:val="00AD36DE"/>
    <w:rsid w:val="00AE221F"/>
    <w:rsid w:val="00AF5457"/>
    <w:rsid w:val="00B002F4"/>
    <w:rsid w:val="00B03A4F"/>
    <w:rsid w:val="00B0648D"/>
    <w:rsid w:val="00B258BB"/>
    <w:rsid w:val="00B34969"/>
    <w:rsid w:val="00B45224"/>
    <w:rsid w:val="00B46D11"/>
    <w:rsid w:val="00B6446B"/>
    <w:rsid w:val="00B67596"/>
    <w:rsid w:val="00B67B97"/>
    <w:rsid w:val="00B836B4"/>
    <w:rsid w:val="00B84120"/>
    <w:rsid w:val="00B968C8"/>
    <w:rsid w:val="00BA208B"/>
    <w:rsid w:val="00BA3EC5"/>
    <w:rsid w:val="00BA51D9"/>
    <w:rsid w:val="00BA7680"/>
    <w:rsid w:val="00BB5DFC"/>
    <w:rsid w:val="00BC005B"/>
    <w:rsid w:val="00BC4A3A"/>
    <w:rsid w:val="00BC4DDC"/>
    <w:rsid w:val="00BD279D"/>
    <w:rsid w:val="00BD6BB8"/>
    <w:rsid w:val="00C00767"/>
    <w:rsid w:val="00C02FF7"/>
    <w:rsid w:val="00C14715"/>
    <w:rsid w:val="00C15971"/>
    <w:rsid w:val="00C33D35"/>
    <w:rsid w:val="00C34F80"/>
    <w:rsid w:val="00C66BA2"/>
    <w:rsid w:val="00C76BD3"/>
    <w:rsid w:val="00C86E0D"/>
    <w:rsid w:val="00C90E97"/>
    <w:rsid w:val="00C95985"/>
    <w:rsid w:val="00CA1EA7"/>
    <w:rsid w:val="00CA3A33"/>
    <w:rsid w:val="00CB12FF"/>
    <w:rsid w:val="00CB748F"/>
    <w:rsid w:val="00CC5026"/>
    <w:rsid w:val="00CC68D0"/>
    <w:rsid w:val="00CD0815"/>
    <w:rsid w:val="00CE4AD4"/>
    <w:rsid w:val="00CF1266"/>
    <w:rsid w:val="00CF6023"/>
    <w:rsid w:val="00CF64BB"/>
    <w:rsid w:val="00CF7E18"/>
    <w:rsid w:val="00D03F9A"/>
    <w:rsid w:val="00D06D51"/>
    <w:rsid w:val="00D11260"/>
    <w:rsid w:val="00D17B1F"/>
    <w:rsid w:val="00D22013"/>
    <w:rsid w:val="00D24991"/>
    <w:rsid w:val="00D31B86"/>
    <w:rsid w:val="00D50255"/>
    <w:rsid w:val="00D66520"/>
    <w:rsid w:val="00D93823"/>
    <w:rsid w:val="00DA3A32"/>
    <w:rsid w:val="00DA4028"/>
    <w:rsid w:val="00DA4770"/>
    <w:rsid w:val="00DA5710"/>
    <w:rsid w:val="00DB49E5"/>
    <w:rsid w:val="00DB6D20"/>
    <w:rsid w:val="00DE3118"/>
    <w:rsid w:val="00DE34CF"/>
    <w:rsid w:val="00DE7B53"/>
    <w:rsid w:val="00E04DB9"/>
    <w:rsid w:val="00E10D75"/>
    <w:rsid w:val="00E13F3D"/>
    <w:rsid w:val="00E14B51"/>
    <w:rsid w:val="00E34898"/>
    <w:rsid w:val="00E3558C"/>
    <w:rsid w:val="00E376FB"/>
    <w:rsid w:val="00E411E0"/>
    <w:rsid w:val="00E435A1"/>
    <w:rsid w:val="00E50FFB"/>
    <w:rsid w:val="00E54B46"/>
    <w:rsid w:val="00E61006"/>
    <w:rsid w:val="00E64924"/>
    <w:rsid w:val="00E70531"/>
    <w:rsid w:val="00E73C0B"/>
    <w:rsid w:val="00E87740"/>
    <w:rsid w:val="00E93B3C"/>
    <w:rsid w:val="00E967DA"/>
    <w:rsid w:val="00EA3EF1"/>
    <w:rsid w:val="00EA58DC"/>
    <w:rsid w:val="00EB09B7"/>
    <w:rsid w:val="00EB75C5"/>
    <w:rsid w:val="00EC520A"/>
    <w:rsid w:val="00EE2D22"/>
    <w:rsid w:val="00EE7D7C"/>
    <w:rsid w:val="00EF1FBD"/>
    <w:rsid w:val="00EF2A70"/>
    <w:rsid w:val="00F07C3F"/>
    <w:rsid w:val="00F25D98"/>
    <w:rsid w:val="00F300FB"/>
    <w:rsid w:val="00F33D7D"/>
    <w:rsid w:val="00F40D07"/>
    <w:rsid w:val="00F61878"/>
    <w:rsid w:val="00F6413B"/>
    <w:rsid w:val="00F805D1"/>
    <w:rsid w:val="00F91727"/>
    <w:rsid w:val="00FA1764"/>
    <w:rsid w:val="00FA755A"/>
    <w:rsid w:val="00FB1BE5"/>
    <w:rsid w:val="00FB2362"/>
    <w:rsid w:val="00FB35AF"/>
    <w:rsid w:val="00FB5093"/>
    <w:rsid w:val="00FB6386"/>
    <w:rsid w:val="00FC5A11"/>
    <w:rsid w:val="00FE3BEF"/>
    <w:rsid w:val="00FE5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Char">
    <w:name w:val="页眉 Char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771C60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1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2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F35685-BB24-4368-BF61-0FB90C5A0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244</TotalTime>
  <Pages>4</Pages>
  <Words>938</Words>
  <Characters>5348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</cp:lastModifiedBy>
  <cp:revision>58</cp:revision>
  <cp:lastPrinted>1900-12-31T16:00:00Z</cp:lastPrinted>
  <dcterms:created xsi:type="dcterms:W3CDTF">2022-09-27T08:35:00Z</dcterms:created>
  <dcterms:modified xsi:type="dcterms:W3CDTF">2022-11-04T09:19:00Z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